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555" w:rsidRDefault="00116555" w:rsidP="00A1069E">
      <w:pPr>
        <w:jc w:val="center"/>
      </w:pPr>
      <w:r>
        <w:t>МИНИСТЕРСТВО ОБРАЗОВАНИЯ, НАУКИ И МОЛОДЁЖНОЙ ПОЛИТИКИ</w:t>
      </w:r>
    </w:p>
    <w:p w:rsidR="00116555" w:rsidRDefault="00116555" w:rsidP="00A1069E">
      <w:pPr>
        <w:jc w:val="center"/>
      </w:pPr>
      <w:r>
        <w:t>ЗАБАЙКАЛЬСКОГО КРАЯ</w:t>
      </w:r>
    </w:p>
    <w:p w:rsidR="00116555" w:rsidRDefault="00116555" w:rsidP="00A1069E">
      <w:pPr>
        <w:jc w:val="center"/>
      </w:pPr>
    </w:p>
    <w:p w:rsidR="00116555" w:rsidRDefault="00116555" w:rsidP="00A1069E">
      <w:pPr>
        <w:jc w:val="center"/>
      </w:pPr>
      <w:r>
        <w:t>Государственное профессиональное образовательное учреждение</w:t>
      </w:r>
    </w:p>
    <w:p w:rsidR="00116555" w:rsidRDefault="00116555" w:rsidP="00A1069E">
      <w:pPr>
        <w:jc w:val="center"/>
      </w:pPr>
    </w:p>
    <w:p w:rsidR="00116555" w:rsidRDefault="00116555" w:rsidP="00A1069E">
      <w:pPr>
        <w:jc w:val="center"/>
      </w:pPr>
      <w:r>
        <w:t xml:space="preserve"> «Забайкальский государственный колледж»</w:t>
      </w:r>
    </w:p>
    <w:p w:rsidR="00116555" w:rsidRDefault="00116555" w:rsidP="00A1069E">
      <w:pPr>
        <w:spacing w:line="360" w:lineRule="auto"/>
        <w:jc w:val="center"/>
      </w:pPr>
    </w:p>
    <w:p w:rsidR="00116555" w:rsidRDefault="00116555" w:rsidP="00A1069E">
      <w:pPr>
        <w:spacing w:line="360" w:lineRule="auto"/>
        <w:jc w:val="center"/>
      </w:pPr>
    </w:p>
    <w:p w:rsidR="00116555" w:rsidRDefault="00116555" w:rsidP="00A1069E">
      <w:pPr>
        <w:spacing w:line="360" w:lineRule="auto"/>
        <w:jc w:val="center"/>
      </w:pPr>
    </w:p>
    <w:p w:rsidR="00116555" w:rsidRPr="00D068C4" w:rsidRDefault="00116555" w:rsidP="00A106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 w:rsidRPr="00D068C4">
        <w:rPr>
          <w:sz w:val="28"/>
          <w:szCs w:val="28"/>
        </w:rPr>
        <w:t>УТВЕРЖДАЮ</w:t>
      </w:r>
    </w:p>
    <w:p w:rsidR="00116555" w:rsidRPr="00D068C4" w:rsidRDefault="00116555" w:rsidP="00A106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r w:rsidRPr="00D068C4">
        <w:rPr>
          <w:sz w:val="28"/>
          <w:szCs w:val="28"/>
        </w:rPr>
        <w:t>Зам. директора по УР</w:t>
      </w:r>
    </w:p>
    <w:p w:rsidR="00116555" w:rsidRPr="00D068C4" w:rsidRDefault="00116555" w:rsidP="00A1069E">
      <w:pPr>
        <w:jc w:val="right"/>
        <w:rPr>
          <w:sz w:val="28"/>
          <w:szCs w:val="28"/>
        </w:rPr>
      </w:pPr>
      <w:r w:rsidRPr="00D068C4">
        <w:rPr>
          <w:sz w:val="28"/>
          <w:szCs w:val="28"/>
        </w:rPr>
        <w:t>_________ И.М. Ястребова</w:t>
      </w:r>
    </w:p>
    <w:p w:rsidR="00116555" w:rsidRDefault="00116555" w:rsidP="00A1069E">
      <w:pPr>
        <w:jc w:val="center"/>
      </w:pPr>
      <w:r w:rsidRPr="00D068C4">
        <w:rPr>
          <w:sz w:val="28"/>
          <w:szCs w:val="28"/>
        </w:rPr>
        <w:t xml:space="preserve">                                                                                          «__» _</w:t>
      </w:r>
      <w:r>
        <w:rPr>
          <w:sz w:val="28"/>
          <w:szCs w:val="28"/>
        </w:rPr>
        <w:t>_____________ 2019</w:t>
      </w:r>
      <w:r w:rsidRPr="00D068C4">
        <w:rPr>
          <w:sz w:val="28"/>
          <w:szCs w:val="28"/>
        </w:rPr>
        <w:t>г</w:t>
      </w:r>
    </w:p>
    <w:p w:rsidR="00116555" w:rsidRDefault="00116555" w:rsidP="00A1069E">
      <w:pPr>
        <w:spacing w:line="360" w:lineRule="auto"/>
        <w:jc w:val="center"/>
      </w:pPr>
    </w:p>
    <w:p w:rsidR="00116555" w:rsidRDefault="00116555" w:rsidP="00A1069E">
      <w:pPr>
        <w:spacing w:line="360" w:lineRule="auto"/>
        <w:jc w:val="center"/>
      </w:pPr>
    </w:p>
    <w:p w:rsidR="00116555" w:rsidRDefault="00116555" w:rsidP="00A1069E">
      <w:pPr>
        <w:spacing w:line="360" w:lineRule="auto"/>
        <w:jc w:val="center"/>
      </w:pPr>
    </w:p>
    <w:p w:rsidR="00116555" w:rsidRDefault="00116555" w:rsidP="00A1069E">
      <w:pPr>
        <w:jc w:val="center"/>
        <w:rPr>
          <w:b/>
          <w:bCs/>
          <w:sz w:val="52"/>
          <w:szCs w:val="52"/>
        </w:rPr>
      </w:pPr>
      <w:r w:rsidRPr="00E549D8">
        <w:rPr>
          <w:b/>
          <w:bCs/>
          <w:sz w:val="52"/>
          <w:szCs w:val="52"/>
        </w:rPr>
        <w:t xml:space="preserve">ПРОГРАММА </w:t>
      </w:r>
    </w:p>
    <w:p w:rsidR="00116555" w:rsidRPr="00E549D8" w:rsidRDefault="00116555" w:rsidP="00A1069E">
      <w:pPr>
        <w:jc w:val="center"/>
        <w:rPr>
          <w:b/>
          <w:bCs/>
          <w:sz w:val="52"/>
          <w:szCs w:val="52"/>
        </w:rPr>
      </w:pPr>
      <w:r w:rsidRPr="00E549D8">
        <w:rPr>
          <w:b/>
          <w:bCs/>
          <w:sz w:val="52"/>
          <w:szCs w:val="52"/>
        </w:rPr>
        <w:t>УЧЕБНОЙ ДИСЦИПЛИНЫ</w:t>
      </w:r>
    </w:p>
    <w:p w:rsidR="00116555" w:rsidRDefault="00116555" w:rsidP="00A1069E">
      <w:pPr>
        <w:rPr>
          <w:color w:val="FFFFFF"/>
          <w:sz w:val="36"/>
          <w:szCs w:val="36"/>
          <w:u w:val="single"/>
        </w:rPr>
      </w:pPr>
    </w:p>
    <w:p w:rsidR="00116555" w:rsidRDefault="00116555" w:rsidP="00A1069E">
      <w:pPr>
        <w:jc w:val="center"/>
        <w:rPr>
          <w:b/>
          <w:bCs/>
          <w:sz w:val="36"/>
          <w:szCs w:val="36"/>
        </w:rPr>
      </w:pPr>
      <w:r w:rsidRPr="001977AB">
        <w:rPr>
          <w:color w:val="FFFFFF"/>
          <w:sz w:val="40"/>
          <w:szCs w:val="40"/>
          <w:u w:val="single"/>
        </w:rPr>
        <w:t>а</w:t>
      </w:r>
      <w:r w:rsidRPr="00E549D8">
        <w:rPr>
          <w:b/>
          <w:bCs/>
          <w:sz w:val="36"/>
          <w:szCs w:val="36"/>
        </w:rPr>
        <w:t>ФИЗИЧЕСКАЯ КУЛЬТУРА</w:t>
      </w:r>
    </w:p>
    <w:p w:rsidR="00116555" w:rsidRPr="00E549D8" w:rsidRDefault="00116555" w:rsidP="00A1069E">
      <w:pPr>
        <w:jc w:val="center"/>
        <w:rPr>
          <w:b/>
          <w:bCs/>
          <w:sz w:val="36"/>
          <w:szCs w:val="36"/>
        </w:rPr>
      </w:pPr>
    </w:p>
    <w:p w:rsidR="00116555" w:rsidRDefault="00116555" w:rsidP="00A1069E">
      <w:pPr>
        <w:spacing w:line="276" w:lineRule="auto"/>
        <w:rPr>
          <w:sz w:val="36"/>
          <w:szCs w:val="36"/>
        </w:rPr>
      </w:pPr>
      <w:r>
        <w:rPr>
          <w:sz w:val="36"/>
          <w:szCs w:val="36"/>
        </w:rPr>
        <w:t>Для специальности</w:t>
      </w:r>
      <w:r w:rsidRPr="00125B7A">
        <w:rPr>
          <w:sz w:val="36"/>
          <w:szCs w:val="36"/>
        </w:rPr>
        <w:t xml:space="preserve"> 19.02.10  «Технология продукции</w:t>
      </w:r>
    </w:p>
    <w:p w:rsidR="00116555" w:rsidRPr="00125B7A" w:rsidRDefault="00116555" w:rsidP="00A1069E">
      <w:pPr>
        <w:spacing w:line="276" w:lineRule="auto"/>
        <w:rPr>
          <w:sz w:val="36"/>
          <w:szCs w:val="36"/>
        </w:rPr>
      </w:pPr>
      <w:r w:rsidRPr="00125B7A">
        <w:rPr>
          <w:sz w:val="36"/>
          <w:szCs w:val="36"/>
        </w:rPr>
        <w:t>общественного питания»</w:t>
      </w:r>
    </w:p>
    <w:p w:rsidR="00116555" w:rsidRDefault="00116555" w:rsidP="00A1069E">
      <w:pPr>
        <w:jc w:val="center"/>
        <w:rPr>
          <w:b/>
          <w:bCs/>
          <w:sz w:val="44"/>
          <w:szCs w:val="44"/>
        </w:rPr>
      </w:pPr>
    </w:p>
    <w:p w:rsidR="00116555" w:rsidRDefault="00116555" w:rsidP="00A1069E">
      <w:pPr>
        <w:jc w:val="center"/>
        <w:rPr>
          <w:b/>
          <w:bCs/>
          <w:sz w:val="44"/>
          <w:szCs w:val="44"/>
        </w:rPr>
      </w:pPr>
    </w:p>
    <w:p w:rsidR="00116555" w:rsidRDefault="00116555" w:rsidP="00A1069E">
      <w:pPr>
        <w:jc w:val="center"/>
        <w:rPr>
          <w:b/>
          <w:bCs/>
          <w:sz w:val="44"/>
          <w:szCs w:val="44"/>
        </w:rPr>
      </w:pPr>
    </w:p>
    <w:p w:rsidR="00116555" w:rsidRDefault="00116555" w:rsidP="00A1069E">
      <w:pPr>
        <w:jc w:val="center"/>
        <w:rPr>
          <w:b/>
          <w:bCs/>
          <w:sz w:val="44"/>
          <w:szCs w:val="44"/>
        </w:rPr>
      </w:pPr>
    </w:p>
    <w:p w:rsidR="00116555" w:rsidRDefault="00116555" w:rsidP="00A1069E">
      <w:pPr>
        <w:jc w:val="center"/>
        <w:rPr>
          <w:b/>
          <w:bCs/>
          <w:sz w:val="44"/>
          <w:szCs w:val="44"/>
        </w:rPr>
      </w:pPr>
    </w:p>
    <w:p w:rsidR="00116555" w:rsidRPr="00912B23" w:rsidRDefault="00116555" w:rsidP="00A1069E">
      <w:pPr>
        <w:jc w:val="center"/>
        <w:rPr>
          <w:b/>
          <w:bCs/>
          <w:sz w:val="44"/>
          <w:szCs w:val="44"/>
        </w:rPr>
      </w:pPr>
    </w:p>
    <w:p w:rsidR="00116555" w:rsidRPr="00912B23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16555" w:rsidRPr="00912B23" w:rsidRDefault="00116555" w:rsidP="00A106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116555" w:rsidRPr="00912B23" w:rsidRDefault="00116555" w:rsidP="00A1069E">
      <w:pPr>
        <w:jc w:val="center"/>
        <w:rPr>
          <w:caps/>
          <w:sz w:val="28"/>
          <w:szCs w:val="28"/>
        </w:rPr>
      </w:pPr>
    </w:p>
    <w:p w:rsidR="00116555" w:rsidRPr="00912B23" w:rsidRDefault="00116555" w:rsidP="00A106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Чита 2019</w:t>
      </w:r>
    </w:p>
    <w:p w:rsidR="00116555" w:rsidRPr="00D27C81" w:rsidRDefault="00116555" w:rsidP="00A1069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учебной </w:t>
      </w:r>
      <w:r w:rsidRPr="0091366D">
        <w:rPr>
          <w:sz w:val="28"/>
          <w:szCs w:val="28"/>
        </w:rPr>
        <w:t xml:space="preserve"> дисциплины разработана на основе</w:t>
      </w:r>
      <w:r>
        <w:rPr>
          <w:sz w:val="28"/>
          <w:szCs w:val="28"/>
        </w:rPr>
        <w:t xml:space="preserve"> Федерального государственного </w:t>
      </w:r>
      <w:bookmarkStart w:id="0" w:name="_GoBack"/>
      <w:bookmarkEnd w:id="0"/>
      <w:r>
        <w:rPr>
          <w:sz w:val="28"/>
          <w:szCs w:val="28"/>
        </w:rPr>
        <w:t xml:space="preserve">образовательного стандарта (далее ФГОС), </w:t>
      </w:r>
      <w:r w:rsidRPr="0091366D">
        <w:rPr>
          <w:sz w:val="28"/>
          <w:szCs w:val="28"/>
        </w:rPr>
        <w:t>по специальности среднего профессионального образования</w:t>
      </w:r>
      <w:r>
        <w:rPr>
          <w:sz w:val="28"/>
          <w:szCs w:val="28"/>
        </w:rPr>
        <w:t xml:space="preserve"> (далее СПО) 19.02.10 </w:t>
      </w:r>
      <w:r w:rsidRPr="00080445">
        <w:rPr>
          <w:sz w:val="28"/>
          <w:szCs w:val="28"/>
        </w:rPr>
        <w:t xml:space="preserve"> «Технология продукции общественного питания»</w:t>
      </w:r>
      <w:r>
        <w:rPr>
          <w:sz w:val="28"/>
          <w:szCs w:val="28"/>
        </w:rPr>
        <w:t>.</w:t>
      </w:r>
    </w:p>
    <w:p w:rsidR="00116555" w:rsidRDefault="00116555" w:rsidP="00A1069E">
      <w:pPr>
        <w:jc w:val="both"/>
        <w:rPr>
          <w:sz w:val="20"/>
          <w:szCs w:val="20"/>
        </w:rPr>
      </w:pPr>
    </w:p>
    <w:p w:rsidR="00116555" w:rsidRDefault="00116555" w:rsidP="00A1069E">
      <w:pPr>
        <w:jc w:val="both"/>
        <w:rPr>
          <w:sz w:val="20"/>
          <w:szCs w:val="20"/>
        </w:rPr>
      </w:pPr>
    </w:p>
    <w:p w:rsidR="00116555" w:rsidRDefault="00116555" w:rsidP="00A1069E">
      <w:pPr>
        <w:jc w:val="both"/>
        <w:rPr>
          <w:sz w:val="20"/>
          <w:szCs w:val="20"/>
        </w:rPr>
      </w:pPr>
    </w:p>
    <w:p w:rsidR="00116555" w:rsidRDefault="00116555" w:rsidP="00A1069E">
      <w:pPr>
        <w:jc w:val="both"/>
        <w:rPr>
          <w:sz w:val="20"/>
          <w:szCs w:val="20"/>
        </w:rPr>
      </w:pPr>
    </w:p>
    <w:p w:rsidR="00116555" w:rsidRDefault="00116555" w:rsidP="00A1069E">
      <w:pPr>
        <w:jc w:val="both"/>
        <w:rPr>
          <w:sz w:val="20"/>
          <w:szCs w:val="20"/>
        </w:rPr>
      </w:pPr>
    </w:p>
    <w:p w:rsidR="00116555" w:rsidRDefault="00116555" w:rsidP="00A1069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Ор</w:t>
      </w:r>
      <w:r w:rsidRPr="00CA6BA2">
        <w:rPr>
          <w:sz w:val="28"/>
          <w:szCs w:val="28"/>
        </w:rPr>
        <w:t xml:space="preserve">ганизация </w:t>
      </w:r>
      <w:r>
        <w:rPr>
          <w:sz w:val="28"/>
          <w:szCs w:val="28"/>
        </w:rPr>
        <w:t xml:space="preserve">– </w:t>
      </w:r>
      <w:r w:rsidRPr="00CA6BA2">
        <w:rPr>
          <w:sz w:val="28"/>
          <w:szCs w:val="28"/>
        </w:rPr>
        <w:t>раз</w:t>
      </w:r>
      <w:r>
        <w:rPr>
          <w:sz w:val="28"/>
          <w:szCs w:val="28"/>
        </w:rPr>
        <w:t xml:space="preserve">работчик </w:t>
      </w:r>
      <w:r w:rsidRPr="00CA6BA2">
        <w:rPr>
          <w:sz w:val="28"/>
          <w:szCs w:val="28"/>
          <w:u w:val="single"/>
        </w:rPr>
        <w:t>Г</w:t>
      </w:r>
      <w:r>
        <w:rPr>
          <w:sz w:val="28"/>
          <w:szCs w:val="28"/>
          <w:u w:val="single"/>
        </w:rPr>
        <w:t>ПОУ</w:t>
      </w:r>
      <w:r w:rsidRPr="00CA6BA2">
        <w:rPr>
          <w:sz w:val="28"/>
          <w:szCs w:val="28"/>
          <w:u w:val="single"/>
        </w:rPr>
        <w:t xml:space="preserve"> «Забайкальский государственный колледж»</w:t>
      </w:r>
    </w:p>
    <w:p w:rsidR="00116555" w:rsidRDefault="00116555" w:rsidP="00A1069E">
      <w:pPr>
        <w:jc w:val="both"/>
        <w:rPr>
          <w:sz w:val="28"/>
          <w:szCs w:val="28"/>
          <w:u w:val="single"/>
        </w:rPr>
      </w:pPr>
    </w:p>
    <w:p w:rsidR="00116555" w:rsidRPr="00CA6BA2" w:rsidRDefault="00116555" w:rsidP="00A1069E">
      <w:pPr>
        <w:jc w:val="both"/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Pr="00CA6BA2">
        <w:rPr>
          <w:sz w:val="28"/>
          <w:szCs w:val="28"/>
        </w:rPr>
        <w:t>:</w:t>
      </w:r>
    </w:p>
    <w:p w:rsidR="00116555" w:rsidRPr="00E4195A" w:rsidRDefault="00116555" w:rsidP="00A1069E">
      <w:pPr>
        <w:jc w:val="both"/>
        <w:rPr>
          <w:sz w:val="28"/>
          <w:szCs w:val="28"/>
        </w:rPr>
      </w:pPr>
      <w:r>
        <w:rPr>
          <w:sz w:val="28"/>
          <w:szCs w:val="28"/>
        </w:rPr>
        <w:t>Добрынин В.</w:t>
      </w:r>
      <w:r w:rsidRPr="00E4195A">
        <w:rPr>
          <w:sz w:val="28"/>
          <w:szCs w:val="28"/>
        </w:rPr>
        <w:t>Г</w:t>
      </w:r>
      <w:r>
        <w:rPr>
          <w:sz w:val="28"/>
          <w:szCs w:val="28"/>
        </w:rPr>
        <w:t>. -</w:t>
      </w:r>
      <w:r w:rsidRPr="00E4195A">
        <w:rPr>
          <w:sz w:val="28"/>
          <w:szCs w:val="28"/>
        </w:rPr>
        <w:t xml:space="preserve"> преподаватель физической культуры</w:t>
      </w:r>
    </w:p>
    <w:p w:rsidR="00116555" w:rsidRDefault="00116555" w:rsidP="00A1069E">
      <w:pPr>
        <w:jc w:val="both"/>
        <w:rPr>
          <w:sz w:val="28"/>
          <w:szCs w:val="28"/>
        </w:rPr>
      </w:pPr>
    </w:p>
    <w:p w:rsidR="00116555" w:rsidRDefault="00116555" w:rsidP="00A1069E">
      <w:pPr>
        <w:jc w:val="both"/>
        <w:rPr>
          <w:sz w:val="28"/>
          <w:szCs w:val="28"/>
        </w:rPr>
      </w:pPr>
    </w:p>
    <w:p w:rsidR="00116555" w:rsidRDefault="00116555" w:rsidP="00A1069E">
      <w:pPr>
        <w:jc w:val="both"/>
        <w:rPr>
          <w:sz w:val="28"/>
          <w:szCs w:val="28"/>
        </w:rPr>
      </w:pPr>
    </w:p>
    <w:p w:rsidR="00116555" w:rsidRPr="00781BBE" w:rsidRDefault="00116555" w:rsidP="00A1069E">
      <w:pPr>
        <w:jc w:val="both"/>
        <w:rPr>
          <w:sz w:val="28"/>
          <w:szCs w:val="28"/>
        </w:rPr>
      </w:pPr>
      <w:r w:rsidRPr="00781BBE">
        <w:rPr>
          <w:sz w:val="28"/>
          <w:szCs w:val="28"/>
        </w:rPr>
        <w:t>Рассмотрено на заседании П</w:t>
      </w:r>
      <w:r>
        <w:rPr>
          <w:sz w:val="28"/>
          <w:szCs w:val="28"/>
        </w:rPr>
        <w:t>(</w:t>
      </w:r>
      <w:r w:rsidRPr="00781BBE">
        <w:rPr>
          <w:sz w:val="28"/>
          <w:szCs w:val="28"/>
        </w:rPr>
        <w:t>Ц</w:t>
      </w:r>
      <w:r>
        <w:rPr>
          <w:sz w:val="28"/>
          <w:szCs w:val="28"/>
        </w:rPr>
        <w:t>)</w:t>
      </w:r>
      <w:r w:rsidRPr="00781BBE">
        <w:rPr>
          <w:sz w:val="28"/>
          <w:szCs w:val="28"/>
        </w:rPr>
        <w:t xml:space="preserve">К </w:t>
      </w:r>
      <w:r>
        <w:rPr>
          <w:sz w:val="28"/>
          <w:szCs w:val="28"/>
        </w:rPr>
        <w:t>общеобразовательных дисциплин</w:t>
      </w:r>
    </w:p>
    <w:p w:rsidR="00116555" w:rsidRPr="00781BBE" w:rsidRDefault="00116555" w:rsidP="00A1069E">
      <w:pPr>
        <w:jc w:val="both"/>
        <w:rPr>
          <w:sz w:val="28"/>
          <w:szCs w:val="28"/>
        </w:rPr>
      </w:pPr>
      <w:r w:rsidRPr="00781BBE">
        <w:rPr>
          <w:sz w:val="28"/>
          <w:szCs w:val="28"/>
        </w:rPr>
        <w:t>Протоко</w:t>
      </w:r>
      <w:r>
        <w:rPr>
          <w:sz w:val="28"/>
          <w:szCs w:val="28"/>
        </w:rPr>
        <w:t>л №    от «___» __________ 2019</w:t>
      </w:r>
      <w:r w:rsidRPr="00781BBE">
        <w:rPr>
          <w:sz w:val="28"/>
          <w:szCs w:val="28"/>
        </w:rPr>
        <w:t>г</w:t>
      </w:r>
    </w:p>
    <w:p w:rsidR="00116555" w:rsidRPr="00781BBE" w:rsidRDefault="00116555" w:rsidP="00A1069E">
      <w:pPr>
        <w:jc w:val="both"/>
        <w:rPr>
          <w:sz w:val="28"/>
          <w:szCs w:val="28"/>
        </w:rPr>
      </w:pPr>
      <w:r w:rsidRPr="00781BBE">
        <w:rPr>
          <w:sz w:val="28"/>
          <w:szCs w:val="28"/>
        </w:rPr>
        <w:t>Председатель П</w:t>
      </w:r>
      <w:r>
        <w:rPr>
          <w:sz w:val="28"/>
          <w:szCs w:val="28"/>
        </w:rPr>
        <w:t>(</w:t>
      </w:r>
      <w:r w:rsidRPr="00781BBE">
        <w:rPr>
          <w:sz w:val="28"/>
          <w:szCs w:val="28"/>
        </w:rPr>
        <w:t>Ц</w:t>
      </w:r>
      <w:r>
        <w:rPr>
          <w:sz w:val="28"/>
          <w:szCs w:val="28"/>
        </w:rPr>
        <w:t>)</w:t>
      </w:r>
      <w:r w:rsidRPr="00781BBE">
        <w:rPr>
          <w:sz w:val="28"/>
          <w:szCs w:val="28"/>
        </w:rPr>
        <w:t xml:space="preserve">К </w:t>
      </w:r>
    </w:p>
    <w:p w:rsidR="00116555" w:rsidRPr="00781BBE" w:rsidRDefault="00116555" w:rsidP="00A1069E">
      <w:pPr>
        <w:jc w:val="both"/>
        <w:rPr>
          <w:sz w:val="28"/>
          <w:szCs w:val="28"/>
        </w:rPr>
      </w:pPr>
      <w:r w:rsidRPr="00781BBE">
        <w:rPr>
          <w:sz w:val="28"/>
          <w:szCs w:val="28"/>
        </w:rPr>
        <w:t xml:space="preserve">______________________ </w:t>
      </w:r>
      <w:r>
        <w:rPr>
          <w:sz w:val="28"/>
          <w:szCs w:val="28"/>
        </w:rPr>
        <w:t>Т.В. Пушкарёва</w:t>
      </w: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Pr="00BB26AA" w:rsidRDefault="00116555" w:rsidP="00A1069E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bCs/>
          <w:sz w:val="32"/>
          <w:szCs w:val="32"/>
        </w:rPr>
      </w:pPr>
      <w:r w:rsidRPr="00BB26AA">
        <w:rPr>
          <w:b/>
          <w:bCs/>
          <w:sz w:val="32"/>
          <w:szCs w:val="32"/>
        </w:rPr>
        <w:t>СОДЕРЖАНИЕ</w:t>
      </w:r>
    </w:p>
    <w:tbl>
      <w:tblPr>
        <w:tblW w:w="0" w:type="auto"/>
        <w:tblInd w:w="-106" w:type="dxa"/>
        <w:tblLook w:val="01E0"/>
      </w:tblPr>
      <w:tblGrid>
        <w:gridCol w:w="7668"/>
        <w:gridCol w:w="1903"/>
      </w:tblGrid>
      <w:tr w:rsidR="00116555" w:rsidRPr="007A57F3">
        <w:tc>
          <w:tcPr>
            <w:tcW w:w="7668" w:type="dxa"/>
          </w:tcPr>
          <w:p w:rsidR="00116555" w:rsidRPr="004D3D8B" w:rsidRDefault="00116555" w:rsidP="00C84AA5">
            <w:pPr>
              <w:pStyle w:val="Heading1"/>
              <w:spacing w:line="360" w:lineRule="auto"/>
              <w:ind w:left="284" w:firstLine="0"/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116555" w:rsidRPr="007A57F3" w:rsidRDefault="00116555" w:rsidP="00C84A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16555" w:rsidRPr="00277F13">
        <w:tc>
          <w:tcPr>
            <w:tcW w:w="7668" w:type="dxa"/>
          </w:tcPr>
          <w:p w:rsidR="00116555" w:rsidRPr="00277F13" w:rsidRDefault="00116555" w:rsidP="00C84AA5">
            <w:pPr>
              <w:pStyle w:val="Heading1"/>
              <w:spacing w:line="360" w:lineRule="auto"/>
              <w:ind w:firstLine="0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1 П</w:t>
            </w:r>
            <w:r w:rsidRPr="00277F13">
              <w:rPr>
                <w:sz w:val="28"/>
                <w:szCs w:val="28"/>
              </w:rPr>
              <w:t>аспорт программы учебной дисциплины</w:t>
            </w:r>
          </w:p>
          <w:p w:rsidR="00116555" w:rsidRPr="00277F13" w:rsidRDefault="00116555" w:rsidP="00C84AA5">
            <w:pPr>
              <w:pStyle w:val="Heading1"/>
              <w:spacing w:line="360" w:lineRule="auto"/>
              <w:ind w:firstLine="0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2 С</w:t>
            </w:r>
            <w:r w:rsidRPr="00277F13">
              <w:rPr>
                <w:sz w:val="28"/>
                <w:szCs w:val="28"/>
              </w:rPr>
              <w:t>труктура и содержание учебной дисциплины</w:t>
            </w:r>
          </w:p>
          <w:p w:rsidR="00116555" w:rsidRPr="00277F13" w:rsidRDefault="00116555" w:rsidP="00C84AA5">
            <w:pPr>
              <w:pStyle w:val="Heading1"/>
              <w:spacing w:line="360" w:lineRule="auto"/>
              <w:ind w:firstLine="0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3 У</w:t>
            </w:r>
            <w:r w:rsidRPr="00277F13">
              <w:rPr>
                <w:sz w:val="28"/>
                <w:szCs w:val="28"/>
              </w:rPr>
              <w:t>словия реализации  учебной дисциплины</w:t>
            </w:r>
          </w:p>
          <w:p w:rsidR="00116555" w:rsidRDefault="00116555" w:rsidP="00C84AA5">
            <w:pPr>
              <w:pStyle w:val="Heading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К</w:t>
            </w:r>
            <w:r w:rsidRPr="0059104E">
              <w:rPr>
                <w:sz w:val="28"/>
                <w:szCs w:val="28"/>
              </w:rPr>
              <w:t>онтроль и оценка результатов освоения учебной</w:t>
            </w:r>
          </w:p>
          <w:p w:rsidR="00116555" w:rsidRPr="00681971" w:rsidRDefault="00116555" w:rsidP="00C84AA5">
            <w:pPr>
              <w:pStyle w:val="Heading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0"/>
              <w:jc w:val="both"/>
              <w:rPr>
                <w:b/>
                <w:bCs/>
                <w:caps/>
                <w:sz w:val="28"/>
                <w:szCs w:val="28"/>
              </w:rPr>
            </w:pPr>
            <w:r w:rsidRPr="0059104E">
              <w:rPr>
                <w:sz w:val="28"/>
                <w:szCs w:val="28"/>
              </w:rPr>
              <w:t xml:space="preserve"> дисциплины</w:t>
            </w:r>
          </w:p>
          <w:p w:rsidR="00116555" w:rsidRPr="0059104E" w:rsidRDefault="00116555" w:rsidP="00C84AA5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116555" w:rsidRDefault="00116555" w:rsidP="00C84AA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4</w:t>
            </w:r>
          </w:p>
          <w:p w:rsidR="00116555" w:rsidRPr="00853022" w:rsidRDefault="00116555" w:rsidP="00C84AA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6</w:t>
            </w:r>
          </w:p>
          <w:p w:rsidR="00116555" w:rsidRDefault="00116555" w:rsidP="00C84AA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13</w:t>
            </w:r>
          </w:p>
          <w:p w:rsidR="00116555" w:rsidRDefault="00116555" w:rsidP="00C84A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6555" w:rsidRDefault="00116555" w:rsidP="00C84AA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16</w:t>
            </w:r>
          </w:p>
          <w:p w:rsidR="00116555" w:rsidRDefault="00116555" w:rsidP="00C84A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6555" w:rsidRDefault="00116555" w:rsidP="00C84AA5">
            <w:pPr>
              <w:spacing w:line="360" w:lineRule="auto"/>
              <w:rPr>
                <w:sz w:val="28"/>
                <w:szCs w:val="28"/>
              </w:rPr>
            </w:pPr>
          </w:p>
          <w:p w:rsidR="00116555" w:rsidRDefault="00116555" w:rsidP="00C84A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16555" w:rsidRPr="00853022" w:rsidRDefault="00116555" w:rsidP="00C84A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Pr="00125B7A" w:rsidRDefault="00116555" w:rsidP="005A3F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32"/>
          <w:szCs w:val="32"/>
        </w:rPr>
      </w:pPr>
      <w:r w:rsidRPr="00125B7A">
        <w:rPr>
          <w:b/>
          <w:bCs/>
          <w:caps/>
          <w:sz w:val="32"/>
          <w:szCs w:val="32"/>
        </w:rPr>
        <w:t>1 паспорт ПРОГРАММЫ УЧЕБНОЙ ДИСЦИПЛИНЫ</w:t>
      </w:r>
    </w:p>
    <w:p w:rsidR="00116555" w:rsidRDefault="00116555" w:rsidP="005A3FA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ФИЗИЧЕСКАЯ КУЛЬТУРА</w:t>
      </w:r>
    </w:p>
    <w:p w:rsidR="00116555" w:rsidRDefault="00116555" w:rsidP="005A3FAD">
      <w:pPr>
        <w:jc w:val="center"/>
        <w:rPr>
          <w:b/>
          <w:bCs/>
          <w:sz w:val="28"/>
          <w:szCs w:val="28"/>
        </w:rPr>
      </w:pPr>
    </w:p>
    <w:p w:rsidR="00116555" w:rsidRPr="00125B7A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b/>
          <w:bCs/>
          <w:sz w:val="32"/>
          <w:szCs w:val="32"/>
        </w:rPr>
      </w:pPr>
      <w:r w:rsidRPr="00125B7A">
        <w:rPr>
          <w:b/>
          <w:bCs/>
          <w:sz w:val="32"/>
          <w:szCs w:val="32"/>
        </w:rPr>
        <w:t>1.1 Область применения программы</w:t>
      </w:r>
    </w:p>
    <w:p w:rsidR="00116555" w:rsidRPr="00647DA2" w:rsidRDefault="00116555" w:rsidP="00A1069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7DA2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по специальности </w:t>
      </w:r>
      <w:r>
        <w:rPr>
          <w:rFonts w:ascii="Times New Roman" w:hAnsi="Times New Roman" w:cs="Times New Roman"/>
          <w:sz w:val="28"/>
          <w:szCs w:val="28"/>
        </w:rPr>
        <w:t xml:space="preserve">19.02.10 </w:t>
      </w:r>
      <w:r w:rsidRPr="00925DA8">
        <w:rPr>
          <w:rFonts w:ascii="Times New Roman" w:hAnsi="Times New Roman" w:cs="Times New Roman"/>
          <w:sz w:val="28"/>
          <w:szCs w:val="28"/>
        </w:rPr>
        <w:t>«Технология продукции общественного питания»,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7DA2">
        <w:rPr>
          <w:rFonts w:ascii="Times New Roman" w:hAnsi="Times New Roman" w:cs="Times New Roman"/>
          <w:sz w:val="28"/>
          <w:szCs w:val="28"/>
        </w:rPr>
        <w:t>в рамках реализации программ подготовки специалистов среднего звена, на территории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16555" w:rsidRPr="00647DA2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360" w:lineRule="auto"/>
        <w:ind w:right="-187"/>
        <w:jc w:val="both"/>
        <w:rPr>
          <w:sz w:val="28"/>
          <w:szCs w:val="28"/>
        </w:rPr>
      </w:pPr>
      <w:r w:rsidRPr="00647DA2">
        <w:rPr>
          <w:sz w:val="28"/>
          <w:szCs w:val="28"/>
        </w:rPr>
        <w:t xml:space="preserve">         Рабочая программа учебной дисциплины предназначена для изучения физической культуры в объёме </w:t>
      </w:r>
      <w:r>
        <w:rPr>
          <w:sz w:val="28"/>
          <w:szCs w:val="28"/>
        </w:rPr>
        <w:t>324</w:t>
      </w:r>
      <w:r w:rsidRPr="00647DA2">
        <w:rPr>
          <w:sz w:val="28"/>
          <w:szCs w:val="28"/>
        </w:rPr>
        <w:t xml:space="preserve"> часа.</w:t>
      </w: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7"/>
        <w:jc w:val="both"/>
        <w:rPr>
          <w:b/>
          <w:bCs/>
          <w:sz w:val="32"/>
          <w:szCs w:val="32"/>
        </w:rPr>
      </w:pPr>
      <w:r w:rsidRPr="00125B7A">
        <w:rPr>
          <w:b/>
          <w:bCs/>
          <w:sz w:val="32"/>
          <w:szCs w:val="32"/>
        </w:rPr>
        <w:t>1.2 Место учебной дисциплины в структуре основной профессиональной образовательной программы:</w:t>
      </w:r>
    </w:p>
    <w:p w:rsidR="00116555" w:rsidRPr="00125B7A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7"/>
        <w:jc w:val="both"/>
        <w:rPr>
          <w:b/>
          <w:bCs/>
          <w:sz w:val="28"/>
          <w:szCs w:val="28"/>
        </w:rPr>
      </w:pPr>
    </w:p>
    <w:p w:rsidR="00116555" w:rsidRPr="001F6E25" w:rsidRDefault="00116555" w:rsidP="00A1069E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BE2871">
        <w:rPr>
          <w:sz w:val="28"/>
          <w:szCs w:val="28"/>
        </w:rPr>
        <w:t>Учебная дисциплина «Физическая культура» является обязательной частью</w:t>
      </w:r>
      <w:r>
        <w:rPr>
          <w:sz w:val="28"/>
          <w:szCs w:val="28"/>
        </w:rPr>
        <w:t xml:space="preserve"> </w:t>
      </w:r>
      <w:r w:rsidRPr="00BE2871">
        <w:rPr>
          <w:sz w:val="28"/>
          <w:szCs w:val="28"/>
        </w:rPr>
        <w:t>общего гуманитарного и социально-экономического цикла</w:t>
      </w:r>
      <w:r>
        <w:rPr>
          <w:sz w:val="28"/>
          <w:szCs w:val="28"/>
        </w:rPr>
        <w:t xml:space="preserve"> </w:t>
      </w:r>
      <w:r w:rsidRPr="00A37919">
        <w:rPr>
          <w:sz w:val="28"/>
          <w:szCs w:val="28"/>
        </w:rPr>
        <w:t>ППССЗ.</w:t>
      </w: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sz w:val="32"/>
          <w:szCs w:val="32"/>
        </w:rPr>
      </w:pPr>
      <w:r w:rsidRPr="00125B7A">
        <w:rPr>
          <w:b/>
          <w:bCs/>
          <w:sz w:val="32"/>
          <w:szCs w:val="32"/>
        </w:rPr>
        <w:t>1.3 Цели и задачи учебной дисциплины – требования к результатам освоения учебной дисциплины:</w:t>
      </w:r>
    </w:p>
    <w:p w:rsidR="00116555" w:rsidRPr="00125B7A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913F9">
        <w:rPr>
          <w:sz w:val="28"/>
          <w:szCs w:val="28"/>
        </w:rPr>
        <w:t>В результате освоения учебной дисциплины обучающийся должен</w:t>
      </w:r>
      <w:r>
        <w:rPr>
          <w:sz w:val="28"/>
          <w:szCs w:val="28"/>
        </w:rPr>
        <w:t>:</w:t>
      </w: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B26E0E">
        <w:rPr>
          <w:b/>
          <w:bCs/>
          <w:sz w:val="28"/>
          <w:szCs w:val="28"/>
        </w:rPr>
        <w:t>уметь:</w:t>
      </w:r>
    </w:p>
    <w:p w:rsidR="00116555" w:rsidRPr="009913F9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9913F9">
        <w:rPr>
          <w:sz w:val="28"/>
          <w:szCs w:val="28"/>
        </w:rPr>
        <w:t>-использовать физкультурно-оздоровительную деятельность для укрепления</w:t>
      </w:r>
    </w:p>
    <w:p w:rsidR="00116555" w:rsidRPr="009913F9" w:rsidRDefault="00116555" w:rsidP="00A1069E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9913F9">
        <w:rPr>
          <w:sz w:val="28"/>
          <w:szCs w:val="28"/>
        </w:rPr>
        <w:t>здоровья, достижения жизненных и профессиональных целей.</w:t>
      </w:r>
    </w:p>
    <w:p w:rsidR="00116555" w:rsidRPr="00B26E0E" w:rsidRDefault="00116555" w:rsidP="00A1069E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 w:rsidRPr="00B26E0E">
        <w:rPr>
          <w:b/>
          <w:bCs/>
          <w:sz w:val="28"/>
          <w:szCs w:val="28"/>
        </w:rPr>
        <w:t>знать:</w:t>
      </w:r>
    </w:p>
    <w:p w:rsidR="00116555" w:rsidRPr="009913F9" w:rsidRDefault="00116555" w:rsidP="00A1069E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9913F9">
        <w:rPr>
          <w:sz w:val="28"/>
          <w:szCs w:val="28"/>
        </w:rPr>
        <w:t xml:space="preserve"> - о роли физической культуры в общекультурном, социальном и физическом развитии человека;</w:t>
      </w: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9913F9">
        <w:rPr>
          <w:sz w:val="28"/>
          <w:szCs w:val="28"/>
        </w:rPr>
        <w:t>- основы здорового образа жизни.</w:t>
      </w:r>
    </w:p>
    <w:p w:rsidR="00116555" w:rsidRDefault="00116555" w:rsidP="00A1069E">
      <w:pPr>
        <w:spacing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Технолог базовой подготовки </w:t>
      </w:r>
      <w:r>
        <w:rPr>
          <w:sz w:val="28"/>
          <w:szCs w:val="28"/>
        </w:rPr>
        <w:t xml:space="preserve">должен обладать </w:t>
      </w:r>
      <w:r w:rsidRPr="00BE023A">
        <w:rPr>
          <w:b/>
          <w:bCs/>
          <w:sz w:val="28"/>
          <w:szCs w:val="28"/>
        </w:rPr>
        <w:t>общими компетенциями</w:t>
      </w:r>
      <w:r>
        <w:rPr>
          <w:sz w:val="28"/>
          <w:szCs w:val="28"/>
        </w:rPr>
        <w:t>, включающими в себя способность:</w:t>
      </w: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ОК 2 Организовывать свою собственную деятельность, определять методы и способы выполнения профессиональных задач, оценивать их эффективность и качество</w:t>
      </w:r>
    </w:p>
    <w:p w:rsidR="00116555" w:rsidRDefault="00116555" w:rsidP="00A106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ОК 3 Принимать решения в стандартных и нестандартных ситуациях и нести за них ответственность</w:t>
      </w:r>
    </w:p>
    <w:p w:rsidR="00116555" w:rsidRDefault="00116555" w:rsidP="00A106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ОК 6 Работать в коллективе и в команде, эффективно общаться с коллегами, руководством, потребителями</w:t>
      </w:r>
    </w:p>
    <w:p w:rsidR="00116555" w:rsidRPr="00E82EDE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>1.4  Количество часов на освоение программы учебной дисциплины:</w:t>
      </w: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B15E5">
        <w:rPr>
          <w:sz w:val="28"/>
          <w:szCs w:val="28"/>
        </w:rPr>
        <w:t xml:space="preserve">Максимальная  учебная  нагрузка </w:t>
      </w:r>
      <w:r>
        <w:rPr>
          <w:sz w:val="28"/>
          <w:szCs w:val="28"/>
        </w:rPr>
        <w:t>– 324часа</w:t>
      </w:r>
      <w:r w:rsidRPr="00FB15E5">
        <w:rPr>
          <w:sz w:val="28"/>
          <w:szCs w:val="28"/>
        </w:rPr>
        <w:t>, в том числе: обязательная аудиторная учебная нагрузка - 1</w:t>
      </w:r>
      <w:r>
        <w:rPr>
          <w:sz w:val="28"/>
          <w:szCs w:val="28"/>
        </w:rPr>
        <w:t>62</w:t>
      </w:r>
      <w:r w:rsidRPr="00FB15E5">
        <w:rPr>
          <w:sz w:val="28"/>
          <w:szCs w:val="28"/>
        </w:rPr>
        <w:t xml:space="preserve"> ча</w:t>
      </w:r>
      <w:r>
        <w:rPr>
          <w:sz w:val="28"/>
          <w:szCs w:val="28"/>
        </w:rPr>
        <w:t>са (160ч-практические занятия, 2ч- теоретическое занятие);</w:t>
      </w:r>
      <w:r w:rsidRPr="00FB15E5">
        <w:rPr>
          <w:sz w:val="28"/>
          <w:szCs w:val="28"/>
        </w:rPr>
        <w:t xml:space="preserve"> самостоятельная работа </w:t>
      </w:r>
      <w:r>
        <w:rPr>
          <w:sz w:val="28"/>
          <w:szCs w:val="28"/>
        </w:rPr>
        <w:t>162</w:t>
      </w:r>
      <w:r w:rsidRPr="00FB15E5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r w:rsidRPr="00FB15E5">
        <w:rPr>
          <w:sz w:val="28"/>
          <w:szCs w:val="28"/>
        </w:rPr>
        <w:t>.</w:t>
      </w: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16555" w:rsidRPr="00BB26AA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32"/>
          <w:szCs w:val="32"/>
        </w:rPr>
      </w:pPr>
      <w:r w:rsidRPr="00BB26AA">
        <w:rPr>
          <w:b/>
          <w:bCs/>
          <w:sz w:val="32"/>
          <w:szCs w:val="32"/>
        </w:rPr>
        <w:t>2  СТРУКТУРА И СОДЕРЖАНИЕ  УЧЕБНОЙ ДИСЦИПЛИНЫ</w:t>
      </w: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116555" w:rsidRPr="00A50F3C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2.1  Объем учебной дисциплины и виды учебной работы</w:t>
      </w:r>
    </w:p>
    <w:tbl>
      <w:tblPr>
        <w:tblW w:w="9356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30"/>
        <w:gridCol w:w="2126"/>
      </w:tblGrid>
      <w:tr w:rsidR="00116555">
        <w:trPr>
          <w:trHeight w:val="460"/>
        </w:trPr>
        <w:tc>
          <w:tcPr>
            <w:tcW w:w="7230" w:type="dxa"/>
          </w:tcPr>
          <w:p w:rsidR="00116555" w:rsidRDefault="00116555" w:rsidP="00C84AA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2126" w:type="dxa"/>
          </w:tcPr>
          <w:p w:rsidR="00116555" w:rsidRDefault="00116555" w:rsidP="00C84AA5">
            <w:pPr>
              <w:spacing w:line="360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116555">
        <w:trPr>
          <w:trHeight w:val="285"/>
        </w:trPr>
        <w:tc>
          <w:tcPr>
            <w:tcW w:w="7230" w:type="dxa"/>
          </w:tcPr>
          <w:p w:rsidR="00116555" w:rsidRDefault="00116555" w:rsidP="00C84AA5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26" w:type="dxa"/>
          </w:tcPr>
          <w:p w:rsidR="00116555" w:rsidRPr="001A07F0" w:rsidRDefault="00116555" w:rsidP="00C84AA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324</w:t>
            </w:r>
          </w:p>
        </w:tc>
      </w:tr>
      <w:tr w:rsidR="00116555">
        <w:tc>
          <w:tcPr>
            <w:tcW w:w="7230" w:type="dxa"/>
          </w:tcPr>
          <w:p w:rsidR="00116555" w:rsidRDefault="00116555" w:rsidP="00C84AA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126" w:type="dxa"/>
          </w:tcPr>
          <w:p w:rsidR="00116555" w:rsidRPr="001A07F0" w:rsidRDefault="00116555" w:rsidP="00C84AA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162</w:t>
            </w:r>
          </w:p>
        </w:tc>
      </w:tr>
      <w:tr w:rsidR="00116555">
        <w:tc>
          <w:tcPr>
            <w:tcW w:w="7230" w:type="dxa"/>
          </w:tcPr>
          <w:p w:rsidR="00116555" w:rsidRDefault="00116555" w:rsidP="00C84AA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126" w:type="dxa"/>
          </w:tcPr>
          <w:p w:rsidR="00116555" w:rsidRPr="001A07F0" w:rsidRDefault="00116555" w:rsidP="00C84A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16555">
        <w:tc>
          <w:tcPr>
            <w:tcW w:w="7230" w:type="dxa"/>
          </w:tcPr>
          <w:p w:rsidR="00116555" w:rsidRDefault="00116555" w:rsidP="00C84AA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лабораторные  работы</w:t>
            </w:r>
          </w:p>
        </w:tc>
        <w:tc>
          <w:tcPr>
            <w:tcW w:w="2126" w:type="dxa"/>
          </w:tcPr>
          <w:p w:rsidR="00116555" w:rsidRPr="001A07F0" w:rsidRDefault="00116555" w:rsidP="00C84AA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A07F0">
              <w:rPr>
                <w:sz w:val="28"/>
                <w:szCs w:val="28"/>
              </w:rPr>
              <w:t>не</w:t>
            </w:r>
          </w:p>
          <w:p w:rsidR="00116555" w:rsidRPr="001A07F0" w:rsidRDefault="00116555" w:rsidP="00C84AA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A07F0">
              <w:rPr>
                <w:sz w:val="28"/>
                <w:szCs w:val="28"/>
              </w:rPr>
              <w:t>предусмотрено</w:t>
            </w:r>
          </w:p>
        </w:tc>
      </w:tr>
      <w:tr w:rsidR="00116555">
        <w:tc>
          <w:tcPr>
            <w:tcW w:w="7230" w:type="dxa"/>
          </w:tcPr>
          <w:p w:rsidR="00116555" w:rsidRDefault="00116555" w:rsidP="00C84AA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2126" w:type="dxa"/>
          </w:tcPr>
          <w:p w:rsidR="00116555" w:rsidRPr="001A07F0" w:rsidRDefault="00116555" w:rsidP="00C84AA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</w:tr>
      <w:tr w:rsidR="00116555">
        <w:tc>
          <w:tcPr>
            <w:tcW w:w="7230" w:type="dxa"/>
          </w:tcPr>
          <w:p w:rsidR="00116555" w:rsidRDefault="00116555" w:rsidP="00C84AA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2126" w:type="dxa"/>
          </w:tcPr>
          <w:p w:rsidR="00116555" w:rsidRPr="001A07F0" w:rsidRDefault="00116555" w:rsidP="00C84AA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предусмотрено</w:t>
            </w:r>
          </w:p>
        </w:tc>
      </w:tr>
      <w:tr w:rsidR="00116555">
        <w:tc>
          <w:tcPr>
            <w:tcW w:w="7230" w:type="dxa"/>
          </w:tcPr>
          <w:p w:rsidR="00116555" w:rsidRDefault="00116555" w:rsidP="00C84AA5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126" w:type="dxa"/>
          </w:tcPr>
          <w:p w:rsidR="00116555" w:rsidRPr="009A684F" w:rsidRDefault="00116555" w:rsidP="00C84AA5">
            <w:pPr>
              <w:tabs>
                <w:tab w:val="left" w:pos="780"/>
                <w:tab w:val="center" w:pos="955"/>
              </w:tabs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162</w:t>
            </w:r>
          </w:p>
        </w:tc>
      </w:tr>
      <w:tr w:rsidR="00116555">
        <w:trPr>
          <w:trHeight w:val="2443"/>
        </w:trPr>
        <w:tc>
          <w:tcPr>
            <w:tcW w:w="7230" w:type="dxa"/>
          </w:tcPr>
          <w:p w:rsidR="00116555" w:rsidRPr="001A07F0" w:rsidRDefault="00116555" w:rsidP="00C84AA5">
            <w:pPr>
              <w:jc w:val="both"/>
              <w:rPr>
                <w:sz w:val="28"/>
                <w:szCs w:val="28"/>
              </w:rPr>
            </w:pPr>
            <w:r w:rsidRPr="001A07F0">
              <w:rPr>
                <w:sz w:val="28"/>
                <w:szCs w:val="28"/>
              </w:rPr>
              <w:t>в том числе:</w:t>
            </w:r>
          </w:p>
          <w:p w:rsidR="00116555" w:rsidRDefault="00116555" w:rsidP="00C84A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1A07F0">
              <w:rPr>
                <w:sz w:val="28"/>
                <w:szCs w:val="28"/>
              </w:rPr>
              <w:t>неаудиторная самостоятельная работа</w:t>
            </w:r>
            <w:r>
              <w:rPr>
                <w:sz w:val="28"/>
                <w:szCs w:val="28"/>
              </w:rPr>
              <w:t xml:space="preserve"> организуется в форме:</w:t>
            </w:r>
          </w:p>
          <w:p w:rsidR="00116555" w:rsidRPr="004A3F02" w:rsidRDefault="00116555" w:rsidP="004A3F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развитие двигательных качеств:</w:t>
            </w:r>
          </w:p>
          <w:p w:rsidR="00116555" w:rsidRDefault="00116555" w:rsidP="00C84AA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116555" w:rsidRDefault="00116555" w:rsidP="00C84AA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B39CF">
              <w:rPr>
                <w:sz w:val="28"/>
                <w:szCs w:val="28"/>
              </w:rPr>
              <w:t>изучения теоретических вопросов</w:t>
            </w:r>
            <w:r>
              <w:rPr>
                <w:sz w:val="28"/>
                <w:szCs w:val="28"/>
              </w:rPr>
              <w:t>:</w:t>
            </w:r>
          </w:p>
          <w:p w:rsidR="00116555" w:rsidRPr="002005AA" w:rsidRDefault="00116555" w:rsidP="004A3F0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116555" w:rsidRDefault="00116555" w:rsidP="00C84AA5">
            <w:pPr>
              <w:jc w:val="center"/>
              <w:rPr>
                <w:sz w:val="28"/>
                <w:szCs w:val="28"/>
              </w:rPr>
            </w:pPr>
          </w:p>
          <w:p w:rsidR="00116555" w:rsidRDefault="00116555" w:rsidP="00C84AA5">
            <w:pPr>
              <w:jc w:val="center"/>
              <w:rPr>
                <w:sz w:val="28"/>
                <w:szCs w:val="28"/>
              </w:rPr>
            </w:pPr>
          </w:p>
          <w:p w:rsidR="00116555" w:rsidRDefault="00116555" w:rsidP="00C84AA5">
            <w:pPr>
              <w:jc w:val="center"/>
              <w:rPr>
                <w:sz w:val="28"/>
                <w:szCs w:val="28"/>
              </w:rPr>
            </w:pPr>
          </w:p>
          <w:p w:rsidR="00116555" w:rsidRDefault="00116555" w:rsidP="00C84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</w:t>
            </w:r>
          </w:p>
          <w:p w:rsidR="00116555" w:rsidRDefault="00116555" w:rsidP="004A3F02">
            <w:pPr>
              <w:rPr>
                <w:sz w:val="28"/>
                <w:szCs w:val="28"/>
              </w:rPr>
            </w:pPr>
          </w:p>
          <w:p w:rsidR="00116555" w:rsidRPr="001A07F0" w:rsidRDefault="00116555" w:rsidP="00C84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116555">
        <w:trPr>
          <w:trHeight w:val="1101"/>
        </w:trPr>
        <w:tc>
          <w:tcPr>
            <w:tcW w:w="9356" w:type="dxa"/>
            <w:gridSpan w:val="2"/>
          </w:tcPr>
          <w:p w:rsidR="00116555" w:rsidRPr="008332CE" w:rsidRDefault="00116555" w:rsidP="00C84AA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1A07F0">
              <w:rPr>
                <w:sz w:val="28"/>
                <w:szCs w:val="28"/>
              </w:rPr>
              <w:t>Итоговая аттестация в форме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b/>
                <w:bCs/>
                <w:sz w:val="28"/>
                <w:szCs w:val="28"/>
              </w:rPr>
              <w:t xml:space="preserve">дифференцированного </w:t>
            </w:r>
            <w:r w:rsidRPr="00125B7A">
              <w:rPr>
                <w:b/>
                <w:bCs/>
                <w:sz w:val="28"/>
                <w:szCs w:val="28"/>
              </w:rPr>
              <w:t>зачета</w:t>
            </w:r>
          </w:p>
        </w:tc>
      </w:tr>
    </w:tbl>
    <w:p w:rsidR="00116555" w:rsidRDefault="00116555" w:rsidP="00A1069E">
      <w:pPr>
        <w:sectPr w:rsidR="00116555" w:rsidSect="00A1069E">
          <w:headerReference w:type="default" r:id="rId7"/>
          <w:pgSz w:w="11906" w:h="16838"/>
          <w:pgMar w:top="1134" w:right="851" w:bottom="1134" w:left="1418" w:header="709" w:footer="709" w:gutter="0"/>
          <w:pgNumType w:start="1"/>
          <w:cols w:space="720"/>
        </w:sectPr>
      </w:pPr>
    </w:p>
    <w:p w:rsidR="00116555" w:rsidRDefault="00116555" w:rsidP="00A1069E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2.2 Тематический план и содержание учебной дисциплины «Физическая культура»</w:t>
      </w:r>
    </w:p>
    <w:tbl>
      <w:tblPr>
        <w:tblW w:w="1541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22"/>
        <w:gridCol w:w="6"/>
        <w:gridCol w:w="21"/>
        <w:gridCol w:w="8648"/>
        <w:gridCol w:w="7"/>
        <w:gridCol w:w="1688"/>
        <w:gridCol w:w="6"/>
        <w:gridCol w:w="1419"/>
      </w:tblGrid>
      <w:tr w:rsidR="00116555" w:rsidRPr="00620143">
        <w:tc>
          <w:tcPr>
            <w:tcW w:w="3649" w:type="dxa"/>
            <w:gridSpan w:val="3"/>
          </w:tcPr>
          <w:p w:rsidR="00116555" w:rsidRPr="00620143" w:rsidRDefault="00116555" w:rsidP="00C84AA5">
            <w:r w:rsidRPr="0040453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648" w:type="dxa"/>
          </w:tcPr>
          <w:p w:rsidR="00116555" w:rsidRPr="00620143" w:rsidRDefault="00116555" w:rsidP="00C84AA5">
            <w:r w:rsidRPr="0040453B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1701" w:type="dxa"/>
            <w:gridSpan w:val="3"/>
          </w:tcPr>
          <w:p w:rsidR="00116555" w:rsidRPr="00620143" w:rsidRDefault="00116555" w:rsidP="00C84AA5">
            <w:r w:rsidRPr="0040453B">
              <w:rPr>
                <w:b/>
                <w:bCs/>
              </w:rPr>
              <w:t>Объем часов</w:t>
            </w:r>
          </w:p>
        </w:tc>
        <w:tc>
          <w:tcPr>
            <w:tcW w:w="1419" w:type="dxa"/>
          </w:tcPr>
          <w:p w:rsidR="00116555" w:rsidRPr="0040453B" w:rsidRDefault="00116555" w:rsidP="00C84AA5">
            <w:pPr>
              <w:rPr>
                <w:vertAlign w:val="superscript"/>
              </w:rPr>
            </w:pPr>
            <w:r w:rsidRPr="0040453B">
              <w:rPr>
                <w:b/>
                <w:bCs/>
              </w:rPr>
              <w:t>Уровень освоения</w:t>
            </w:r>
          </w:p>
        </w:tc>
      </w:tr>
      <w:tr w:rsidR="00116555" w:rsidRPr="00620143">
        <w:tc>
          <w:tcPr>
            <w:tcW w:w="3649" w:type="dxa"/>
            <w:gridSpan w:val="3"/>
          </w:tcPr>
          <w:p w:rsidR="00116555" w:rsidRPr="0040453B" w:rsidRDefault="00116555" w:rsidP="00C84AA5">
            <w:pPr>
              <w:jc w:val="center"/>
              <w:rPr>
                <w:b/>
                <w:bCs/>
              </w:rPr>
            </w:pPr>
            <w:r w:rsidRPr="0040453B">
              <w:rPr>
                <w:b/>
                <w:bCs/>
              </w:rPr>
              <w:t>1</w:t>
            </w:r>
          </w:p>
        </w:tc>
        <w:tc>
          <w:tcPr>
            <w:tcW w:w="8648" w:type="dxa"/>
          </w:tcPr>
          <w:p w:rsidR="00116555" w:rsidRPr="0040453B" w:rsidRDefault="00116555" w:rsidP="00C84AA5">
            <w:pPr>
              <w:jc w:val="center"/>
              <w:rPr>
                <w:b/>
                <w:bCs/>
              </w:rPr>
            </w:pPr>
            <w:r w:rsidRPr="0040453B">
              <w:rPr>
                <w:b/>
                <w:bCs/>
              </w:rPr>
              <w:t>2</w:t>
            </w:r>
          </w:p>
        </w:tc>
        <w:tc>
          <w:tcPr>
            <w:tcW w:w="1701" w:type="dxa"/>
            <w:gridSpan w:val="3"/>
          </w:tcPr>
          <w:p w:rsidR="00116555" w:rsidRPr="0040453B" w:rsidRDefault="00116555" w:rsidP="00C84AA5">
            <w:pPr>
              <w:jc w:val="center"/>
              <w:rPr>
                <w:b/>
                <w:bCs/>
              </w:rPr>
            </w:pPr>
            <w:r w:rsidRPr="0040453B">
              <w:rPr>
                <w:b/>
                <w:bCs/>
              </w:rPr>
              <w:t>3</w:t>
            </w:r>
          </w:p>
        </w:tc>
        <w:tc>
          <w:tcPr>
            <w:tcW w:w="1419" w:type="dxa"/>
          </w:tcPr>
          <w:p w:rsidR="00116555" w:rsidRPr="0040453B" w:rsidRDefault="00116555" w:rsidP="00C84AA5">
            <w:pPr>
              <w:jc w:val="center"/>
              <w:rPr>
                <w:b/>
                <w:bCs/>
              </w:rPr>
            </w:pPr>
            <w:r w:rsidRPr="0040453B">
              <w:rPr>
                <w:b/>
                <w:bCs/>
              </w:rPr>
              <w:t>4</w:t>
            </w:r>
          </w:p>
        </w:tc>
      </w:tr>
      <w:tr w:rsidR="00116555" w:rsidRPr="00620143">
        <w:tc>
          <w:tcPr>
            <w:tcW w:w="3649" w:type="dxa"/>
            <w:gridSpan w:val="3"/>
          </w:tcPr>
          <w:p w:rsidR="00116555" w:rsidRDefault="00116555" w:rsidP="00C84AA5">
            <w:pPr>
              <w:jc w:val="center"/>
              <w:rPr>
                <w:b/>
                <w:bCs/>
              </w:rPr>
            </w:pPr>
            <w:r w:rsidRPr="0040453B">
              <w:rPr>
                <w:b/>
                <w:bCs/>
              </w:rPr>
              <w:t>РАЗДЕЛ 1</w:t>
            </w:r>
          </w:p>
          <w:p w:rsidR="00116555" w:rsidRPr="006057F4" w:rsidRDefault="00116555" w:rsidP="00C84AA5">
            <w:pPr>
              <w:jc w:val="center"/>
              <w:rPr>
                <w:b/>
                <w:bCs/>
              </w:rPr>
            </w:pPr>
            <w:r w:rsidRPr="00257FB7">
              <w:rPr>
                <w:b/>
                <w:bCs/>
              </w:rPr>
              <w:t>Научно-методические</w:t>
            </w:r>
            <w:r>
              <w:rPr>
                <w:b/>
                <w:bCs/>
              </w:rPr>
              <w:t xml:space="preserve"> </w:t>
            </w:r>
            <w:r w:rsidRPr="00257FB7">
              <w:rPr>
                <w:b/>
                <w:bCs/>
              </w:rPr>
              <w:t>основы</w:t>
            </w:r>
            <w:r>
              <w:rPr>
                <w:b/>
                <w:bCs/>
              </w:rPr>
              <w:t xml:space="preserve"> формиров</w:t>
            </w:r>
            <w:r w:rsidRPr="00257FB7">
              <w:rPr>
                <w:b/>
                <w:bCs/>
              </w:rPr>
              <w:t>ания</w:t>
            </w:r>
            <w:r>
              <w:rPr>
                <w:b/>
                <w:bCs/>
              </w:rPr>
              <w:t xml:space="preserve"> </w:t>
            </w:r>
            <w:r w:rsidRPr="00257FB7">
              <w:rPr>
                <w:b/>
                <w:bCs/>
              </w:rPr>
              <w:t>физической культуры личности</w:t>
            </w:r>
          </w:p>
        </w:tc>
        <w:tc>
          <w:tcPr>
            <w:tcW w:w="8648" w:type="dxa"/>
          </w:tcPr>
          <w:p w:rsidR="00116555" w:rsidRDefault="00116555" w:rsidP="00C84AA5">
            <w:pPr>
              <w:rPr>
                <w:b/>
                <w:bCs/>
              </w:rPr>
            </w:pPr>
          </w:p>
          <w:p w:rsidR="00116555" w:rsidRPr="006057F4" w:rsidRDefault="00116555" w:rsidP="00C84AA5">
            <w:pPr>
              <w:rPr>
                <w:b/>
                <w:bCs/>
              </w:rPr>
            </w:pPr>
          </w:p>
        </w:tc>
        <w:tc>
          <w:tcPr>
            <w:tcW w:w="1701" w:type="dxa"/>
            <w:gridSpan w:val="3"/>
          </w:tcPr>
          <w:p w:rsidR="00116555" w:rsidRPr="00620143" w:rsidRDefault="00116555" w:rsidP="00C84AA5"/>
          <w:p w:rsidR="00116555" w:rsidRDefault="00116555" w:rsidP="00C84AA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24 </w:t>
            </w:r>
          </w:p>
          <w:p w:rsidR="00116555" w:rsidRPr="001E606D" w:rsidRDefault="00116555" w:rsidP="00C84AA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419" w:type="dxa"/>
            <w:vMerge w:val="restart"/>
            <w:shd w:val="clear" w:color="auto" w:fill="BFBFBF"/>
          </w:tcPr>
          <w:p w:rsidR="00116555" w:rsidRPr="00620143" w:rsidRDefault="00116555" w:rsidP="00C84AA5"/>
          <w:p w:rsidR="00116555" w:rsidRPr="00620143" w:rsidRDefault="00116555" w:rsidP="00C84AA5">
            <w:pPr>
              <w:jc w:val="center"/>
            </w:pPr>
          </w:p>
        </w:tc>
      </w:tr>
      <w:tr w:rsidR="00116555" w:rsidRPr="00620143">
        <w:tc>
          <w:tcPr>
            <w:tcW w:w="3649" w:type="dxa"/>
            <w:gridSpan w:val="3"/>
            <w:vMerge w:val="restart"/>
          </w:tcPr>
          <w:p w:rsidR="00116555" w:rsidRPr="008D669E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vertAlign w:val="superscript"/>
              </w:rPr>
            </w:pPr>
            <w:r w:rsidRPr="0040453B">
              <w:rPr>
                <w:b/>
                <w:bCs/>
              </w:rPr>
              <w:t>Тема 1.1</w:t>
            </w:r>
            <w:r>
              <w:rPr>
                <w:b/>
                <w:bCs/>
                <w:vertAlign w:val="superscript"/>
              </w:rPr>
              <w:t>*</w:t>
            </w:r>
          </w:p>
          <w:p w:rsidR="00116555" w:rsidRPr="00674F91" w:rsidRDefault="00116555" w:rsidP="00C84AA5">
            <w:pPr>
              <w:autoSpaceDE w:val="0"/>
              <w:autoSpaceDN w:val="0"/>
              <w:adjustRightInd w:val="0"/>
            </w:pPr>
            <w:r w:rsidRPr="00A06687">
              <w:t>Общекультурное и</w:t>
            </w:r>
            <w:r>
              <w:t xml:space="preserve"> социальное значение ф</w:t>
            </w:r>
            <w:r w:rsidRPr="00A06687">
              <w:t>изической</w:t>
            </w:r>
            <w:r>
              <w:t xml:space="preserve"> </w:t>
            </w:r>
            <w:r w:rsidRPr="00A06687">
              <w:t>культуры</w:t>
            </w:r>
            <w:r w:rsidRPr="00A06687">
              <w:rPr>
                <w:b/>
                <w:bCs/>
              </w:rPr>
              <w:t xml:space="preserve">. </w:t>
            </w:r>
            <w:r w:rsidRPr="00A06687">
              <w:t>Здоровый</w:t>
            </w:r>
            <w:r>
              <w:t xml:space="preserve"> </w:t>
            </w:r>
            <w:r w:rsidRPr="00A06687">
              <w:t>образ жизни</w:t>
            </w:r>
            <w:r w:rsidRPr="00A06687">
              <w:rPr>
                <w:b/>
                <w:bCs/>
              </w:rPr>
              <w:t>.</w:t>
            </w:r>
          </w:p>
          <w:p w:rsidR="00116555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116555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116555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Pr="00620143" w:rsidRDefault="00116555" w:rsidP="00C84AA5">
            <w:pPr>
              <w:jc w:val="center"/>
            </w:pPr>
          </w:p>
        </w:tc>
        <w:tc>
          <w:tcPr>
            <w:tcW w:w="8648" w:type="dxa"/>
          </w:tcPr>
          <w:p w:rsidR="00116555" w:rsidRPr="00620143" w:rsidRDefault="00116555" w:rsidP="00C84AA5">
            <w:r w:rsidRPr="0040453B">
              <w:t>Содержание учебного материала:</w:t>
            </w:r>
          </w:p>
        </w:tc>
        <w:tc>
          <w:tcPr>
            <w:tcW w:w="1701" w:type="dxa"/>
            <w:gridSpan w:val="3"/>
          </w:tcPr>
          <w:p w:rsidR="00116555" w:rsidRPr="001E606D" w:rsidRDefault="00116555" w:rsidP="00C84AA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1E606D">
              <w:rPr>
                <w:b/>
                <w:bCs/>
              </w:rPr>
              <w:t>2</w:t>
            </w:r>
          </w:p>
        </w:tc>
        <w:tc>
          <w:tcPr>
            <w:tcW w:w="1419" w:type="dxa"/>
            <w:vMerge/>
            <w:shd w:val="clear" w:color="auto" w:fill="BFBFBF"/>
          </w:tcPr>
          <w:p w:rsidR="00116555" w:rsidRPr="00620143" w:rsidRDefault="00116555" w:rsidP="00C84AA5">
            <w:pPr>
              <w:jc w:val="center"/>
            </w:pPr>
          </w:p>
        </w:tc>
      </w:tr>
      <w:tr w:rsidR="00116555" w:rsidRPr="00620143">
        <w:trPr>
          <w:trHeight w:val="1289"/>
        </w:trPr>
        <w:tc>
          <w:tcPr>
            <w:tcW w:w="3649" w:type="dxa"/>
            <w:gridSpan w:val="3"/>
            <w:vMerge/>
          </w:tcPr>
          <w:p w:rsidR="00116555" w:rsidRPr="00620143" w:rsidRDefault="00116555" w:rsidP="00C84AA5">
            <w:pPr>
              <w:jc w:val="center"/>
            </w:pPr>
          </w:p>
        </w:tc>
        <w:tc>
          <w:tcPr>
            <w:tcW w:w="8648" w:type="dxa"/>
          </w:tcPr>
          <w:p w:rsidR="00116555" w:rsidRPr="00450642" w:rsidRDefault="00116555" w:rsidP="00C84AA5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 xml:space="preserve">1 </w:t>
            </w:r>
            <w:r w:rsidRPr="00450642">
              <w:rPr>
                <w:b/>
                <w:bCs/>
              </w:rPr>
              <w:t>Физическая культура и спорт как социальные явления, как явления</w:t>
            </w:r>
            <w:r>
              <w:rPr>
                <w:b/>
                <w:bCs/>
              </w:rPr>
              <w:t xml:space="preserve"> </w:t>
            </w:r>
            <w:r w:rsidRPr="00450642">
              <w:rPr>
                <w:b/>
                <w:bCs/>
              </w:rPr>
              <w:t>культуры.</w:t>
            </w:r>
          </w:p>
          <w:p w:rsidR="00116555" w:rsidRPr="00B44B6F" w:rsidRDefault="00116555" w:rsidP="00C84AA5">
            <w:pPr>
              <w:autoSpaceDE w:val="0"/>
              <w:autoSpaceDN w:val="0"/>
              <w:adjustRightInd w:val="0"/>
            </w:pPr>
            <w:r w:rsidRPr="00B44B6F">
              <w:t>Физическая культура личности человека, физическое развитие,</w:t>
            </w:r>
          </w:p>
          <w:p w:rsidR="00116555" w:rsidRPr="00B44B6F" w:rsidRDefault="00116555" w:rsidP="00C84AA5">
            <w:pPr>
              <w:autoSpaceDE w:val="0"/>
              <w:autoSpaceDN w:val="0"/>
              <w:adjustRightInd w:val="0"/>
            </w:pPr>
            <w:r w:rsidRPr="00B44B6F">
              <w:t>физическое воспитание, физическая подготовка и подготовленность,</w:t>
            </w:r>
          </w:p>
          <w:p w:rsidR="00116555" w:rsidRPr="00B44B6F" w:rsidRDefault="00116555" w:rsidP="00C84AA5">
            <w:pPr>
              <w:autoSpaceDE w:val="0"/>
              <w:autoSpaceDN w:val="0"/>
              <w:adjustRightInd w:val="0"/>
            </w:pPr>
            <w:r w:rsidRPr="00B44B6F">
              <w:t>самовоспитание. Сущность и ценности физической культуры. Влияние занятий</w:t>
            </w:r>
          </w:p>
          <w:p w:rsidR="00116555" w:rsidRPr="00B44B6F" w:rsidRDefault="00116555" w:rsidP="00C84AA5">
            <w:pPr>
              <w:autoSpaceDE w:val="0"/>
              <w:autoSpaceDN w:val="0"/>
              <w:adjustRightInd w:val="0"/>
            </w:pPr>
            <w:r w:rsidRPr="00B44B6F">
              <w:t>физическими упражнениями на достижение человеком жизненного успеха.</w:t>
            </w:r>
          </w:p>
          <w:p w:rsidR="00116555" w:rsidRPr="00B44B6F" w:rsidRDefault="00116555" w:rsidP="00C84AA5">
            <w:pPr>
              <w:autoSpaceDE w:val="0"/>
              <w:autoSpaceDN w:val="0"/>
              <w:adjustRightInd w:val="0"/>
            </w:pPr>
            <w:r w:rsidRPr="00B44B6F">
              <w:t>Дисциплина «Физическая культура» в системе среднего профессионального</w:t>
            </w:r>
          </w:p>
          <w:p w:rsidR="00116555" w:rsidRPr="00B44B6F" w:rsidRDefault="00116555" w:rsidP="00C84AA5">
            <w:pPr>
              <w:autoSpaceDE w:val="0"/>
              <w:autoSpaceDN w:val="0"/>
              <w:adjustRightInd w:val="0"/>
            </w:pPr>
            <w:r w:rsidRPr="00B44B6F">
              <w:t>образования.</w:t>
            </w:r>
          </w:p>
          <w:p w:rsidR="00116555" w:rsidRPr="00450642" w:rsidRDefault="00116555" w:rsidP="00C84AA5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 xml:space="preserve">2 </w:t>
            </w:r>
            <w:r w:rsidRPr="00450642">
              <w:rPr>
                <w:b/>
                <w:bCs/>
              </w:rPr>
              <w:t>Социально-биологические основы физической культуры.</w:t>
            </w:r>
          </w:p>
          <w:p w:rsidR="00116555" w:rsidRPr="00B44B6F" w:rsidRDefault="00116555" w:rsidP="00C84AA5">
            <w:pPr>
              <w:autoSpaceDE w:val="0"/>
              <w:autoSpaceDN w:val="0"/>
              <w:adjustRightInd w:val="0"/>
            </w:pPr>
            <w:r w:rsidRPr="00B44B6F">
              <w:t>Характеристика изменений, происходящих в организме человека под</w:t>
            </w:r>
          </w:p>
          <w:p w:rsidR="00116555" w:rsidRPr="00B44B6F" w:rsidRDefault="00116555" w:rsidP="00C84AA5">
            <w:pPr>
              <w:autoSpaceDE w:val="0"/>
              <w:autoSpaceDN w:val="0"/>
              <w:adjustRightInd w:val="0"/>
            </w:pPr>
            <w:r w:rsidRPr="00B44B6F">
              <w:t>воздействием выполнения физических упражнений, в процессе регулярных</w:t>
            </w:r>
          </w:p>
          <w:p w:rsidR="00116555" w:rsidRPr="00B44B6F" w:rsidRDefault="00116555" w:rsidP="00C84AA5">
            <w:pPr>
              <w:autoSpaceDE w:val="0"/>
              <w:autoSpaceDN w:val="0"/>
              <w:adjustRightInd w:val="0"/>
            </w:pPr>
            <w:r w:rsidRPr="00B44B6F">
              <w:t>занятий. Эффекты физических упражнений. Нагрузка и отдых в процессе</w:t>
            </w:r>
          </w:p>
          <w:p w:rsidR="00116555" w:rsidRPr="00B44B6F" w:rsidRDefault="00116555" w:rsidP="00C84AA5">
            <w:pPr>
              <w:autoSpaceDE w:val="0"/>
              <w:autoSpaceDN w:val="0"/>
              <w:adjustRightInd w:val="0"/>
            </w:pPr>
            <w:r w:rsidRPr="00B44B6F">
              <w:t>выполнения упражнений. Характеристика некоторых состояний организма:</w:t>
            </w:r>
          </w:p>
          <w:p w:rsidR="00116555" w:rsidRPr="00B44B6F" w:rsidRDefault="00116555" w:rsidP="00C84AA5">
            <w:pPr>
              <w:autoSpaceDE w:val="0"/>
              <w:autoSpaceDN w:val="0"/>
              <w:adjustRightInd w:val="0"/>
            </w:pPr>
            <w:r w:rsidRPr="00B44B6F">
              <w:t>разминка, врабатывание, утомление, восстановление. Влияние занятий</w:t>
            </w:r>
          </w:p>
          <w:p w:rsidR="00116555" w:rsidRPr="00B44B6F" w:rsidRDefault="00116555" w:rsidP="00C84AA5">
            <w:pPr>
              <w:autoSpaceDE w:val="0"/>
              <w:autoSpaceDN w:val="0"/>
              <w:adjustRightInd w:val="0"/>
            </w:pPr>
            <w:r w:rsidRPr="00B44B6F">
              <w:t>физическими упражнениями на функциональные возможности человека,</w:t>
            </w:r>
          </w:p>
          <w:p w:rsidR="00116555" w:rsidRPr="00B44B6F" w:rsidRDefault="00116555" w:rsidP="00C84AA5">
            <w:pPr>
              <w:autoSpaceDE w:val="0"/>
              <w:autoSpaceDN w:val="0"/>
              <w:adjustRightInd w:val="0"/>
            </w:pPr>
            <w:r w:rsidRPr="00B44B6F">
              <w:t>умственную и физическую работоспособность, адаптационные возможности</w:t>
            </w:r>
          </w:p>
          <w:p w:rsidR="00116555" w:rsidRPr="00B44B6F" w:rsidRDefault="00116555" w:rsidP="00C84AA5">
            <w:pPr>
              <w:autoSpaceDE w:val="0"/>
              <w:autoSpaceDN w:val="0"/>
              <w:adjustRightInd w:val="0"/>
            </w:pPr>
            <w:r w:rsidRPr="00B44B6F">
              <w:t>человека.</w:t>
            </w:r>
          </w:p>
          <w:p w:rsidR="00116555" w:rsidRPr="00450642" w:rsidRDefault="00116555" w:rsidP="00C84AA5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 xml:space="preserve">3 </w:t>
            </w:r>
            <w:r w:rsidRPr="00450642">
              <w:rPr>
                <w:b/>
                <w:bCs/>
              </w:rPr>
              <w:t>Основы здорового образа и стиля жизни</w:t>
            </w:r>
            <w:r>
              <w:rPr>
                <w:b/>
                <w:bCs/>
              </w:rPr>
              <w:t>.</w:t>
            </w:r>
          </w:p>
          <w:p w:rsidR="00116555" w:rsidRPr="00B44B6F" w:rsidRDefault="00116555" w:rsidP="00C84AA5">
            <w:pPr>
              <w:autoSpaceDE w:val="0"/>
              <w:autoSpaceDN w:val="0"/>
              <w:adjustRightInd w:val="0"/>
            </w:pPr>
            <w:r w:rsidRPr="00B44B6F">
              <w:t>Роль регулярных</w:t>
            </w:r>
            <w:r>
              <w:t xml:space="preserve"> </w:t>
            </w:r>
            <w:r w:rsidRPr="00B44B6F">
              <w:t>занятий физическими упражнениями в формировании и поддержании здоровья.</w:t>
            </w:r>
          </w:p>
          <w:p w:rsidR="00116555" w:rsidRPr="00B44B6F" w:rsidRDefault="00116555" w:rsidP="00C84AA5">
            <w:pPr>
              <w:autoSpaceDE w:val="0"/>
              <w:autoSpaceDN w:val="0"/>
              <w:adjustRightInd w:val="0"/>
            </w:pPr>
            <w:r w:rsidRPr="00B44B6F">
              <w:t>Компоненты здорового образа жизни. Роль и место физической культуры и</w:t>
            </w:r>
          </w:p>
          <w:p w:rsidR="00116555" w:rsidRPr="00B44B6F" w:rsidRDefault="00116555" w:rsidP="00C84AA5">
            <w:pPr>
              <w:autoSpaceDE w:val="0"/>
              <w:autoSpaceDN w:val="0"/>
              <w:adjustRightInd w:val="0"/>
            </w:pPr>
            <w:r w:rsidRPr="00B44B6F">
              <w:t>спорта в формировании здорового образа и стиля жизни. Двигательная</w:t>
            </w:r>
          </w:p>
          <w:p w:rsidR="00116555" w:rsidRPr="00B44B6F" w:rsidRDefault="00116555" w:rsidP="00C84AA5">
            <w:pPr>
              <w:autoSpaceDE w:val="0"/>
              <w:autoSpaceDN w:val="0"/>
              <w:adjustRightInd w:val="0"/>
            </w:pPr>
            <w:r w:rsidRPr="00B44B6F">
              <w:t>активность человека, её влияние на основные органы и системы организма.</w:t>
            </w:r>
          </w:p>
          <w:p w:rsidR="00116555" w:rsidRPr="00B44B6F" w:rsidRDefault="00116555" w:rsidP="00C84AA5">
            <w:pPr>
              <w:autoSpaceDE w:val="0"/>
              <w:autoSpaceDN w:val="0"/>
              <w:adjustRightInd w:val="0"/>
            </w:pPr>
            <w:r w:rsidRPr="00B44B6F">
              <w:t>Норма двигательной активности, гиподинамия и гипокинезия. Оценка</w:t>
            </w:r>
          </w:p>
          <w:p w:rsidR="00116555" w:rsidRPr="00B44B6F" w:rsidRDefault="00116555" w:rsidP="00C84AA5">
            <w:pPr>
              <w:autoSpaceDE w:val="0"/>
              <w:autoSpaceDN w:val="0"/>
              <w:adjustRightInd w:val="0"/>
            </w:pPr>
            <w:r w:rsidRPr="00B44B6F">
              <w:t>двигательной активности человека и формирование оптимальной двигательной</w:t>
            </w:r>
          </w:p>
          <w:p w:rsidR="00116555" w:rsidRPr="00B44B6F" w:rsidRDefault="00116555" w:rsidP="00C84AA5">
            <w:pPr>
              <w:autoSpaceDE w:val="0"/>
              <w:autoSpaceDN w:val="0"/>
              <w:adjustRightInd w:val="0"/>
            </w:pPr>
            <w:r w:rsidRPr="00B44B6F">
              <w:t>активности в зависимости от образа жизни человека. Формы занятий</w:t>
            </w:r>
          </w:p>
          <w:p w:rsidR="00116555" w:rsidRPr="00B44B6F" w:rsidRDefault="00116555" w:rsidP="00C84AA5">
            <w:pPr>
              <w:autoSpaceDE w:val="0"/>
              <w:autoSpaceDN w:val="0"/>
              <w:adjustRightInd w:val="0"/>
            </w:pPr>
            <w:r w:rsidRPr="00B44B6F">
              <w:t>физическими упражнениями в режиме дня и их влияние на здоровье. Коррекция</w:t>
            </w:r>
          </w:p>
          <w:p w:rsidR="00116555" w:rsidRPr="00B44B6F" w:rsidRDefault="00116555" w:rsidP="00C84AA5">
            <w:pPr>
              <w:autoSpaceDE w:val="0"/>
              <w:autoSpaceDN w:val="0"/>
              <w:adjustRightInd w:val="0"/>
            </w:pPr>
            <w:r w:rsidRPr="00B44B6F">
              <w:t>индивидуальных нарушений здоровья, в том числе, возникающих в процессе</w:t>
            </w:r>
          </w:p>
          <w:p w:rsidR="00116555" w:rsidRPr="00B44B6F" w:rsidRDefault="00116555" w:rsidP="00C84AA5">
            <w:pPr>
              <w:autoSpaceDE w:val="0"/>
              <w:autoSpaceDN w:val="0"/>
              <w:adjustRightInd w:val="0"/>
            </w:pPr>
            <w:r w:rsidRPr="00B44B6F">
              <w:t>профессиональной деятельности, средствами физического воспитания.</w:t>
            </w:r>
          </w:p>
          <w:p w:rsidR="00116555" w:rsidRPr="0086494E" w:rsidRDefault="00116555" w:rsidP="00C84AA5">
            <w:r w:rsidRPr="00B44B6F">
              <w:t>Пропорции тела, коррекция массы тела средствами физического воспитания</w:t>
            </w:r>
            <w:r>
              <w:t>.</w:t>
            </w:r>
          </w:p>
        </w:tc>
        <w:tc>
          <w:tcPr>
            <w:tcW w:w="1701" w:type="dxa"/>
            <w:gridSpan w:val="3"/>
          </w:tcPr>
          <w:p w:rsidR="00116555" w:rsidRPr="00620143" w:rsidRDefault="00116555" w:rsidP="00C84AA5">
            <w:pPr>
              <w:jc w:val="center"/>
            </w:pPr>
            <w:r>
              <w:t>2</w:t>
            </w:r>
          </w:p>
        </w:tc>
        <w:tc>
          <w:tcPr>
            <w:tcW w:w="1419" w:type="dxa"/>
          </w:tcPr>
          <w:p w:rsidR="00116555" w:rsidRPr="00620143" w:rsidRDefault="00116555" w:rsidP="00C84AA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116555" w:rsidRPr="00620143">
        <w:trPr>
          <w:trHeight w:val="1420"/>
        </w:trPr>
        <w:tc>
          <w:tcPr>
            <w:tcW w:w="3649" w:type="dxa"/>
            <w:gridSpan w:val="3"/>
            <w:vMerge/>
          </w:tcPr>
          <w:p w:rsidR="00116555" w:rsidRPr="00620143" w:rsidRDefault="00116555" w:rsidP="00C84AA5">
            <w:pPr>
              <w:jc w:val="center"/>
            </w:pPr>
          </w:p>
        </w:tc>
        <w:tc>
          <w:tcPr>
            <w:tcW w:w="8648" w:type="dxa"/>
            <w:tcBorders>
              <w:bottom w:val="nil"/>
            </w:tcBorders>
          </w:tcPr>
          <w:p w:rsidR="00116555" w:rsidRPr="00655E77" w:rsidRDefault="00116555" w:rsidP="00C84AA5">
            <w:pPr>
              <w:rPr>
                <w:b/>
                <w:bCs/>
              </w:rPr>
            </w:pPr>
            <w:r w:rsidRPr="00655E77">
              <w:rPr>
                <w:b/>
                <w:bCs/>
              </w:rPr>
              <w:t>Самостоятельная работа:</w:t>
            </w:r>
          </w:p>
          <w:p w:rsidR="00116555" w:rsidRDefault="00116555" w:rsidP="00C84AA5">
            <w:r>
              <w:t xml:space="preserve">                                               «Изучение теоретических вопросов»: </w:t>
            </w:r>
          </w:p>
          <w:p w:rsidR="00116555" w:rsidRPr="00BF4A30" w:rsidRDefault="00116555" w:rsidP="00C84AA5">
            <w:pPr>
              <w:autoSpaceDE w:val="0"/>
              <w:autoSpaceDN w:val="0"/>
              <w:adjustRightInd w:val="0"/>
            </w:pPr>
            <w:r w:rsidRPr="00BF4A30">
              <w:t>1 Физическая культура и спорт как социальные явления, как явления культуры.</w:t>
            </w:r>
          </w:p>
          <w:p w:rsidR="00116555" w:rsidRPr="00BF4A30" w:rsidRDefault="00116555" w:rsidP="00C84AA5">
            <w:pPr>
              <w:autoSpaceDE w:val="0"/>
              <w:autoSpaceDN w:val="0"/>
              <w:adjustRightInd w:val="0"/>
            </w:pPr>
            <w:r w:rsidRPr="00BF4A30">
              <w:t>2 Социально-биологические основы физической культуры.</w:t>
            </w:r>
          </w:p>
          <w:p w:rsidR="00116555" w:rsidRPr="00BF4A30" w:rsidRDefault="00116555" w:rsidP="00C84AA5">
            <w:pPr>
              <w:autoSpaceDE w:val="0"/>
              <w:autoSpaceDN w:val="0"/>
              <w:adjustRightInd w:val="0"/>
            </w:pPr>
            <w:r w:rsidRPr="00BF4A30">
              <w:t>3 Основы здорового образа и стиля жизни.</w:t>
            </w:r>
          </w:p>
          <w:p w:rsidR="00116555" w:rsidRPr="00BF4A30" w:rsidRDefault="00116555" w:rsidP="00C84AA5">
            <w:pPr>
              <w:jc w:val="both"/>
            </w:pPr>
            <w:r w:rsidRPr="00BF4A30">
              <w:t xml:space="preserve">4 Двигательные качества и методика их развития </w:t>
            </w:r>
          </w:p>
          <w:p w:rsidR="00116555" w:rsidRDefault="00116555" w:rsidP="00C84AA5">
            <w:r w:rsidRPr="006F19A5">
              <w:t>«Быстрота», «Ловкость», «Гибкость», «Сила», «Выносливость»</w:t>
            </w:r>
          </w:p>
          <w:p w:rsidR="00116555" w:rsidRPr="00405061" w:rsidRDefault="00116555" w:rsidP="00C84AA5"/>
        </w:tc>
        <w:tc>
          <w:tcPr>
            <w:tcW w:w="1701" w:type="dxa"/>
            <w:gridSpan w:val="3"/>
            <w:tcBorders>
              <w:bottom w:val="nil"/>
            </w:tcBorders>
          </w:tcPr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  <w:r>
              <w:t>10</w:t>
            </w:r>
          </w:p>
          <w:p w:rsidR="00116555" w:rsidRPr="00620143" w:rsidRDefault="00116555" w:rsidP="00C84AA5"/>
        </w:tc>
        <w:tc>
          <w:tcPr>
            <w:tcW w:w="1419" w:type="dxa"/>
            <w:vMerge w:val="restart"/>
            <w:shd w:val="clear" w:color="auto" w:fill="BFBFBF"/>
          </w:tcPr>
          <w:p w:rsidR="00116555" w:rsidRPr="00620143" w:rsidRDefault="00116555" w:rsidP="00C84AA5">
            <w:pPr>
              <w:jc w:val="center"/>
            </w:pPr>
          </w:p>
        </w:tc>
      </w:tr>
      <w:tr w:rsidR="00116555" w:rsidRPr="00620143">
        <w:trPr>
          <w:trHeight w:val="79"/>
        </w:trPr>
        <w:tc>
          <w:tcPr>
            <w:tcW w:w="3649" w:type="dxa"/>
            <w:gridSpan w:val="3"/>
            <w:vMerge/>
          </w:tcPr>
          <w:p w:rsidR="00116555" w:rsidRPr="0040453B" w:rsidRDefault="00116555" w:rsidP="00C84AA5">
            <w:pPr>
              <w:jc w:val="center"/>
              <w:rPr>
                <w:b/>
                <w:bCs/>
              </w:rPr>
            </w:pPr>
          </w:p>
        </w:tc>
        <w:tc>
          <w:tcPr>
            <w:tcW w:w="8655" w:type="dxa"/>
            <w:gridSpan w:val="2"/>
            <w:tcBorders>
              <w:top w:val="nil"/>
            </w:tcBorders>
          </w:tcPr>
          <w:p w:rsidR="00116555" w:rsidRPr="005B2E08" w:rsidRDefault="00116555" w:rsidP="00C84AA5"/>
        </w:tc>
        <w:tc>
          <w:tcPr>
            <w:tcW w:w="1694" w:type="dxa"/>
            <w:gridSpan w:val="2"/>
            <w:tcBorders>
              <w:top w:val="nil"/>
            </w:tcBorders>
          </w:tcPr>
          <w:p w:rsidR="00116555" w:rsidRPr="005B2E08" w:rsidRDefault="00116555" w:rsidP="00C84AA5">
            <w:pPr>
              <w:jc w:val="center"/>
            </w:pPr>
          </w:p>
        </w:tc>
        <w:tc>
          <w:tcPr>
            <w:tcW w:w="1419" w:type="dxa"/>
            <w:vMerge/>
          </w:tcPr>
          <w:p w:rsidR="00116555" w:rsidRPr="0040453B" w:rsidRDefault="00116555" w:rsidP="00C84AA5">
            <w:pPr>
              <w:jc w:val="center"/>
              <w:rPr>
                <w:b/>
                <w:bCs/>
              </w:rPr>
            </w:pPr>
          </w:p>
        </w:tc>
      </w:tr>
      <w:tr w:rsidR="00116555" w:rsidRPr="00620143">
        <w:trPr>
          <w:trHeight w:val="276"/>
        </w:trPr>
        <w:tc>
          <w:tcPr>
            <w:tcW w:w="3649" w:type="dxa"/>
            <w:gridSpan w:val="3"/>
            <w:vMerge w:val="restart"/>
          </w:tcPr>
          <w:p w:rsidR="00116555" w:rsidRPr="0040453B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1.2</w:t>
            </w:r>
          </w:p>
          <w:p w:rsidR="00116555" w:rsidRPr="0040453B" w:rsidRDefault="00116555" w:rsidP="00C84AA5">
            <w:pPr>
              <w:rPr>
                <w:b/>
                <w:bCs/>
              </w:rPr>
            </w:pPr>
            <w:r>
              <w:t>Специальные (прикладные) качества и их развитие</w:t>
            </w:r>
          </w:p>
        </w:tc>
        <w:tc>
          <w:tcPr>
            <w:tcW w:w="8648" w:type="dxa"/>
          </w:tcPr>
          <w:p w:rsidR="00116555" w:rsidRPr="00655E77" w:rsidRDefault="00116555" w:rsidP="00C84AA5">
            <w:pPr>
              <w:rPr>
                <w:b/>
                <w:bCs/>
              </w:rPr>
            </w:pPr>
            <w:r w:rsidRPr="00655E77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701" w:type="dxa"/>
            <w:gridSpan w:val="3"/>
          </w:tcPr>
          <w:p w:rsidR="00116555" w:rsidRPr="001E606D" w:rsidRDefault="00116555" w:rsidP="00C84A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419" w:type="dxa"/>
            <w:vMerge/>
            <w:shd w:val="clear" w:color="auto" w:fill="BFBFBF"/>
          </w:tcPr>
          <w:p w:rsidR="00116555" w:rsidRPr="0040453B" w:rsidRDefault="00116555" w:rsidP="00C84AA5">
            <w:pPr>
              <w:jc w:val="center"/>
              <w:rPr>
                <w:b/>
                <w:bCs/>
              </w:rPr>
            </w:pPr>
          </w:p>
        </w:tc>
      </w:tr>
      <w:tr w:rsidR="00116555" w:rsidRPr="00620143">
        <w:trPr>
          <w:trHeight w:val="552"/>
        </w:trPr>
        <w:tc>
          <w:tcPr>
            <w:tcW w:w="3649" w:type="dxa"/>
            <w:gridSpan w:val="3"/>
            <w:vMerge/>
          </w:tcPr>
          <w:p w:rsidR="00116555" w:rsidRPr="0040453B" w:rsidRDefault="00116555" w:rsidP="00C84AA5">
            <w:pPr>
              <w:jc w:val="center"/>
              <w:rPr>
                <w:b/>
                <w:bCs/>
              </w:rPr>
            </w:pPr>
          </w:p>
        </w:tc>
        <w:tc>
          <w:tcPr>
            <w:tcW w:w="8648" w:type="dxa"/>
          </w:tcPr>
          <w:p w:rsidR="00116555" w:rsidRDefault="00116555" w:rsidP="00C84AA5">
            <w:pPr>
              <w:jc w:val="both"/>
            </w:pPr>
            <w:r>
              <w:t xml:space="preserve">Понятие и виды специальных (прикладных) качеств: </w:t>
            </w:r>
            <w:r w:rsidRPr="00BA2123">
              <w:t>устойчивость к гипоксии,</w:t>
            </w:r>
          </w:p>
          <w:p w:rsidR="00116555" w:rsidRDefault="00116555" w:rsidP="00C84AA5">
            <w:pPr>
              <w:jc w:val="both"/>
            </w:pPr>
            <w:r w:rsidRPr="00BA2123">
              <w:t>устойчивость к укачиванию, устойчивость к перегрузкам, вестибулярная</w:t>
            </w:r>
          </w:p>
          <w:p w:rsidR="00116555" w:rsidRDefault="00116555" w:rsidP="00C84AA5">
            <w:pPr>
              <w:jc w:val="both"/>
            </w:pPr>
            <w:r>
              <w:t>устойчивость.</w:t>
            </w:r>
          </w:p>
          <w:p w:rsidR="00116555" w:rsidRDefault="00116555" w:rsidP="00C84AA5">
            <w:r>
              <w:t>Характеристика видов специальных (прикладных) качеств.</w:t>
            </w:r>
          </w:p>
          <w:p w:rsidR="00116555" w:rsidRPr="00030550" w:rsidRDefault="00116555" w:rsidP="00C84AA5">
            <w:r>
              <w:t>Упражнения для развития. Особенности составления комплексов.</w:t>
            </w:r>
          </w:p>
        </w:tc>
        <w:tc>
          <w:tcPr>
            <w:tcW w:w="1701" w:type="dxa"/>
            <w:gridSpan w:val="3"/>
          </w:tcPr>
          <w:p w:rsidR="00116555" w:rsidRPr="005B2E08" w:rsidRDefault="00116555" w:rsidP="00C84AA5">
            <w:pPr>
              <w:jc w:val="center"/>
            </w:pPr>
          </w:p>
        </w:tc>
        <w:tc>
          <w:tcPr>
            <w:tcW w:w="1419" w:type="dxa"/>
          </w:tcPr>
          <w:p w:rsidR="00116555" w:rsidRPr="0040453B" w:rsidRDefault="00116555" w:rsidP="00C84AA5">
            <w:pPr>
              <w:jc w:val="center"/>
              <w:rPr>
                <w:b/>
                <w:bCs/>
              </w:rPr>
            </w:pPr>
            <w:r>
              <w:t>3</w:t>
            </w:r>
          </w:p>
        </w:tc>
      </w:tr>
      <w:tr w:rsidR="00116555" w:rsidRPr="00620143">
        <w:trPr>
          <w:trHeight w:val="756"/>
        </w:trPr>
        <w:tc>
          <w:tcPr>
            <w:tcW w:w="3649" w:type="dxa"/>
            <w:gridSpan w:val="3"/>
            <w:vMerge/>
          </w:tcPr>
          <w:p w:rsidR="00116555" w:rsidRPr="0040453B" w:rsidRDefault="00116555" w:rsidP="00C84AA5">
            <w:pPr>
              <w:jc w:val="center"/>
              <w:rPr>
                <w:b/>
                <w:bCs/>
              </w:rPr>
            </w:pPr>
          </w:p>
        </w:tc>
        <w:tc>
          <w:tcPr>
            <w:tcW w:w="8648" w:type="dxa"/>
          </w:tcPr>
          <w:p w:rsidR="00116555" w:rsidRPr="0094228D" w:rsidRDefault="00116555" w:rsidP="00C84AA5">
            <w:pPr>
              <w:rPr>
                <w:b/>
                <w:bCs/>
              </w:rPr>
            </w:pPr>
            <w:r w:rsidRPr="0094228D">
              <w:rPr>
                <w:b/>
                <w:bCs/>
              </w:rPr>
              <w:t>Практические занятия:</w:t>
            </w:r>
          </w:p>
          <w:p w:rsidR="00116555" w:rsidRDefault="00116555" w:rsidP="00C84AA5">
            <w:r>
              <w:t>1 Выполнение комплексов по развитию специальных (прикладных) качеств.</w:t>
            </w:r>
          </w:p>
          <w:p w:rsidR="00116555" w:rsidRPr="0013284F" w:rsidRDefault="00116555" w:rsidP="00C84AA5">
            <w:r>
              <w:t>2 Составление комплекса упражнений по одному из видов специальных (прикладных) качеств.</w:t>
            </w:r>
          </w:p>
        </w:tc>
        <w:tc>
          <w:tcPr>
            <w:tcW w:w="1701" w:type="dxa"/>
            <w:gridSpan w:val="3"/>
          </w:tcPr>
          <w:p w:rsidR="00116555" w:rsidRPr="001147D6" w:rsidRDefault="00116555" w:rsidP="00C84AA5">
            <w:pPr>
              <w:jc w:val="center"/>
            </w:pPr>
            <w:r>
              <w:t>4</w:t>
            </w:r>
          </w:p>
        </w:tc>
        <w:tc>
          <w:tcPr>
            <w:tcW w:w="1419" w:type="dxa"/>
            <w:vMerge w:val="restart"/>
            <w:shd w:val="clear" w:color="auto" w:fill="BFBFBF"/>
          </w:tcPr>
          <w:p w:rsidR="00116555" w:rsidRPr="0040453B" w:rsidRDefault="00116555" w:rsidP="00C84AA5">
            <w:pPr>
              <w:jc w:val="center"/>
              <w:rPr>
                <w:b/>
                <w:bCs/>
              </w:rPr>
            </w:pPr>
          </w:p>
        </w:tc>
      </w:tr>
      <w:tr w:rsidR="00116555" w:rsidRPr="00620143">
        <w:trPr>
          <w:trHeight w:val="562"/>
        </w:trPr>
        <w:tc>
          <w:tcPr>
            <w:tcW w:w="3649" w:type="dxa"/>
            <w:gridSpan w:val="3"/>
            <w:vMerge/>
          </w:tcPr>
          <w:p w:rsidR="00116555" w:rsidRPr="0040453B" w:rsidRDefault="00116555" w:rsidP="00C84AA5">
            <w:pPr>
              <w:jc w:val="center"/>
              <w:rPr>
                <w:b/>
                <w:bCs/>
              </w:rPr>
            </w:pPr>
          </w:p>
        </w:tc>
        <w:tc>
          <w:tcPr>
            <w:tcW w:w="8648" w:type="dxa"/>
          </w:tcPr>
          <w:p w:rsidR="00116555" w:rsidRPr="00655E77" w:rsidRDefault="00116555" w:rsidP="00C84AA5">
            <w:pPr>
              <w:rPr>
                <w:b/>
                <w:bCs/>
              </w:rPr>
            </w:pPr>
            <w:r w:rsidRPr="00655E77">
              <w:rPr>
                <w:b/>
                <w:bCs/>
              </w:rPr>
              <w:t xml:space="preserve">Самостоятельная работа: </w:t>
            </w:r>
          </w:p>
          <w:p w:rsidR="00116555" w:rsidRPr="0013284F" w:rsidRDefault="00116555" w:rsidP="00C84AA5">
            <w:r w:rsidRPr="0013284F">
              <w:t>Развитие ДК – «</w:t>
            </w:r>
            <w:r>
              <w:t>Сила</w:t>
            </w:r>
            <w:r w:rsidRPr="0013284F">
              <w:t>»</w:t>
            </w:r>
          </w:p>
        </w:tc>
        <w:tc>
          <w:tcPr>
            <w:tcW w:w="1701" w:type="dxa"/>
            <w:gridSpan w:val="3"/>
          </w:tcPr>
          <w:p w:rsidR="00116555" w:rsidRPr="00620143" w:rsidRDefault="00116555" w:rsidP="00C84AA5">
            <w:pPr>
              <w:jc w:val="center"/>
            </w:pPr>
            <w:r>
              <w:t>4</w:t>
            </w:r>
          </w:p>
        </w:tc>
        <w:tc>
          <w:tcPr>
            <w:tcW w:w="1419" w:type="dxa"/>
            <w:vMerge/>
            <w:shd w:val="clear" w:color="auto" w:fill="BFBFBF"/>
          </w:tcPr>
          <w:p w:rsidR="00116555" w:rsidRPr="00C07D2B" w:rsidRDefault="00116555" w:rsidP="00C84AA5">
            <w:pPr>
              <w:jc w:val="center"/>
            </w:pPr>
          </w:p>
        </w:tc>
      </w:tr>
      <w:tr w:rsidR="00116555" w:rsidRPr="00620143">
        <w:tc>
          <w:tcPr>
            <w:tcW w:w="3649" w:type="dxa"/>
            <w:gridSpan w:val="3"/>
            <w:vMerge w:val="restart"/>
          </w:tcPr>
          <w:p w:rsidR="00116555" w:rsidRPr="0040453B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1.3</w:t>
            </w:r>
          </w:p>
          <w:p w:rsidR="00116555" w:rsidRPr="0013284F" w:rsidRDefault="00116555" w:rsidP="00C84AA5">
            <w:r w:rsidRPr="003C6135">
              <w:rPr>
                <w:color w:val="000000"/>
                <w:sz w:val="22"/>
                <w:szCs w:val="22"/>
              </w:rPr>
              <w:t>Индивидуальные занятия физическими упражнениями</w:t>
            </w:r>
          </w:p>
        </w:tc>
        <w:tc>
          <w:tcPr>
            <w:tcW w:w="8648" w:type="dxa"/>
          </w:tcPr>
          <w:p w:rsidR="00116555" w:rsidRPr="00655E77" w:rsidRDefault="00116555" w:rsidP="00C84AA5">
            <w:pPr>
              <w:rPr>
                <w:b/>
                <w:bCs/>
              </w:rPr>
            </w:pPr>
            <w:r w:rsidRPr="00655E77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701" w:type="dxa"/>
            <w:gridSpan w:val="3"/>
          </w:tcPr>
          <w:p w:rsidR="00116555" w:rsidRPr="001E606D" w:rsidRDefault="00116555" w:rsidP="00C84AA5">
            <w:pPr>
              <w:jc w:val="center"/>
              <w:rPr>
                <w:b/>
                <w:bCs/>
              </w:rPr>
            </w:pPr>
            <w:r w:rsidRPr="001E606D">
              <w:rPr>
                <w:b/>
                <w:bCs/>
              </w:rPr>
              <w:t>4</w:t>
            </w:r>
          </w:p>
        </w:tc>
        <w:tc>
          <w:tcPr>
            <w:tcW w:w="1419" w:type="dxa"/>
            <w:vMerge/>
            <w:shd w:val="clear" w:color="auto" w:fill="BFBFBF"/>
          </w:tcPr>
          <w:p w:rsidR="00116555" w:rsidRPr="0040453B" w:rsidRDefault="00116555" w:rsidP="00C84AA5">
            <w:pPr>
              <w:jc w:val="center"/>
              <w:rPr>
                <w:b/>
                <w:bCs/>
              </w:rPr>
            </w:pPr>
          </w:p>
        </w:tc>
      </w:tr>
      <w:tr w:rsidR="00116555" w:rsidRPr="00620143">
        <w:trPr>
          <w:trHeight w:val="552"/>
        </w:trPr>
        <w:tc>
          <w:tcPr>
            <w:tcW w:w="3649" w:type="dxa"/>
            <w:gridSpan w:val="3"/>
            <w:vMerge/>
          </w:tcPr>
          <w:p w:rsidR="00116555" w:rsidRPr="0040453B" w:rsidRDefault="00116555" w:rsidP="00C84AA5">
            <w:pPr>
              <w:jc w:val="center"/>
              <w:rPr>
                <w:b/>
                <w:bCs/>
              </w:rPr>
            </w:pPr>
          </w:p>
        </w:tc>
        <w:tc>
          <w:tcPr>
            <w:tcW w:w="8648" w:type="dxa"/>
          </w:tcPr>
          <w:p w:rsidR="00116555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sz w:val="22"/>
                <w:szCs w:val="22"/>
              </w:rPr>
              <w:t xml:space="preserve">1 Понятие и характеристика </w:t>
            </w:r>
            <w:r>
              <w:rPr>
                <w:color w:val="000000"/>
                <w:sz w:val="22"/>
                <w:szCs w:val="22"/>
              </w:rPr>
              <w:t>индивидуальных занятий</w:t>
            </w:r>
            <w:r w:rsidRPr="003C6135">
              <w:rPr>
                <w:color w:val="000000"/>
                <w:sz w:val="22"/>
                <w:szCs w:val="22"/>
              </w:rPr>
              <w:t xml:space="preserve"> физическими упражнениями</w:t>
            </w:r>
          </w:p>
          <w:p w:rsidR="00116555" w:rsidRPr="005366D8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sz w:val="22"/>
                <w:szCs w:val="22"/>
              </w:rPr>
              <w:t>2</w:t>
            </w:r>
            <w:r w:rsidRPr="00BC0ABD">
              <w:rPr>
                <w:sz w:val="22"/>
                <w:szCs w:val="22"/>
              </w:rPr>
              <w:t xml:space="preserve"> Способы контроля и оценки индивидуального физического развити</w:t>
            </w:r>
            <w:r>
              <w:rPr>
                <w:sz w:val="22"/>
                <w:szCs w:val="22"/>
              </w:rPr>
              <w:t xml:space="preserve">я и физической подготовленности, </w:t>
            </w:r>
            <w:r w:rsidRPr="005366D8">
              <w:rPr>
                <w:sz w:val="22"/>
                <w:szCs w:val="22"/>
              </w:rPr>
              <w:t>система знаний по проведению занятий физическими упражнениями</w:t>
            </w:r>
          </w:p>
          <w:p w:rsidR="00116555" w:rsidRPr="00030550" w:rsidRDefault="00116555" w:rsidP="00C84AA5">
            <w:r>
              <w:rPr>
                <w:sz w:val="22"/>
                <w:szCs w:val="22"/>
              </w:rPr>
              <w:t>3</w:t>
            </w:r>
            <w:r w:rsidRPr="00BC0ABD">
              <w:rPr>
                <w:sz w:val="22"/>
                <w:szCs w:val="22"/>
              </w:rPr>
              <w:t xml:space="preserve"> Правила и способы планирования системы индивидуальных занятий физическими упражнениями различной направленности</w:t>
            </w:r>
          </w:p>
        </w:tc>
        <w:tc>
          <w:tcPr>
            <w:tcW w:w="1701" w:type="dxa"/>
            <w:gridSpan w:val="3"/>
          </w:tcPr>
          <w:p w:rsidR="00116555" w:rsidRPr="005B2E08" w:rsidRDefault="00116555" w:rsidP="00C84AA5">
            <w:pPr>
              <w:jc w:val="center"/>
            </w:pPr>
          </w:p>
        </w:tc>
        <w:tc>
          <w:tcPr>
            <w:tcW w:w="1419" w:type="dxa"/>
          </w:tcPr>
          <w:p w:rsidR="00116555" w:rsidRPr="0040453B" w:rsidRDefault="00116555" w:rsidP="00C84AA5">
            <w:pPr>
              <w:jc w:val="center"/>
              <w:rPr>
                <w:b/>
                <w:bCs/>
              </w:rPr>
            </w:pPr>
            <w:r>
              <w:t>3</w:t>
            </w:r>
          </w:p>
        </w:tc>
      </w:tr>
      <w:tr w:rsidR="00116555" w:rsidRPr="00620143">
        <w:trPr>
          <w:trHeight w:val="688"/>
        </w:trPr>
        <w:tc>
          <w:tcPr>
            <w:tcW w:w="3649" w:type="dxa"/>
            <w:gridSpan w:val="3"/>
            <w:vMerge/>
          </w:tcPr>
          <w:p w:rsidR="00116555" w:rsidRPr="0040453B" w:rsidRDefault="00116555" w:rsidP="00C84AA5">
            <w:pPr>
              <w:jc w:val="center"/>
              <w:rPr>
                <w:b/>
                <w:bCs/>
              </w:rPr>
            </w:pPr>
          </w:p>
        </w:tc>
        <w:tc>
          <w:tcPr>
            <w:tcW w:w="8648" w:type="dxa"/>
          </w:tcPr>
          <w:p w:rsidR="00116555" w:rsidRPr="00655E77" w:rsidRDefault="00116555" w:rsidP="00C84AA5">
            <w:pPr>
              <w:rPr>
                <w:b/>
                <w:bCs/>
              </w:rPr>
            </w:pPr>
            <w:r w:rsidRPr="00655E77">
              <w:rPr>
                <w:b/>
                <w:bCs/>
              </w:rPr>
              <w:t>Практические занятия:</w:t>
            </w:r>
          </w:p>
          <w:p w:rsidR="00116555" w:rsidRDefault="00116555" w:rsidP="00C84AA5">
            <w:r>
              <w:t>1 Выбор методики индивидуальных занятий</w:t>
            </w:r>
          </w:p>
          <w:p w:rsidR="00116555" w:rsidRPr="00655E77" w:rsidRDefault="00116555" w:rsidP="00C84AA5">
            <w:r>
              <w:t>2 Составление комплекса по одному из видов индивидуальных занятий физическими упражнениями.</w:t>
            </w:r>
          </w:p>
        </w:tc>
        <w:tc>
          <w:tcPr>
            <w:tcW w:w="1701" w:type="dxa"/>
            <w:gridSpan w:val="3"/>
          </w:tcPr>
          <w:p w:rsidR="00116555" w:rsidRPr="001147D6" w:rsidRDefault="00116555" w:rsidP="00C84AA5">
            <w:pPr>
              <w:jc w:val="center"/>
            </w:pPr>
            <w:r>
              <w:t>2</w:t>
            </w:r>
          </w:p>
        </w:tc>
        <w:tc>
          <w:tcPr>
            <w:tcW w:w="1419" w:type="dxa"/>
            <w:vMerge w:val="restart"/>
            <w:shd w:val="clear" w:color="auto" w:fill="BFBFBF"/>
          </w:tcPr>
          <w:p w:rsidR="00116555" w:rsidRDefault="00116555" w:rsidP="00C84AA5">
            <w:pPr>
              <w:jc w:val="center"/>
              <w:rPr>
                <w:b/>
                <w:bCs/>
              </w:rPr>
            </w:pPr>
          </w:p>
          <w:p w:rsidR="00116555" w:rsidRDefault="00116555" w:rsidP="00C84AA5">
            <w:pPr>
              <w:jc w:val="center"/>
              <w:rPr>
                <w:b/>
                <w:bCs/>
              </w:rPr>
            </w:pPr>
          </w:p>
          <w:p w:rsidR="00116555" w:rsidRDefault="00116555" w:rsidP="00C84AA5">
            <w:pPr>
              <w:jc w:val="center"/>
              <w:rPr>
                <w:b/>
                <w:bCs/>
              </w:rPr>
            </w:pPr>
          </w:p>
          <w:p w:rsidR="00116555" w:rsidRDefault="00116555" w:rsidP="00C84AA5">
            <w:pPr>
              <w:jc w:val="center"/>
              <w:rPr>
                <w:b/>
                <w:bCs/>
              </w:rPr>
            </w:pPr>
          </w:p>
          <w:p w:rsidR="00116555" w:rsidRDefault="00116555" w:rsidP="00C84AA5">
            <w:pPr>
              <w:jc w:val="center"/>
              <w:rPr>
                <w:b/>
                <w:bCs/>
              </w:rPr>
            </w:pPr>
          </w:p>
          <w:p w:rsidR="00116555" w:rsidRDefault="00116555" w:rsidP="00C84AA5">
            <w:pPr>
              <w:jc w:val="center"/>
              <w:rPr>
                <w:b/>
                <w:bCs/>
              </w:rPr>
            </w:pPr>
          </w:p>
          <w:p w:rsidR="00116555" w:rsidRDefault="00116555" w:rsidP="00C84AA5">
            <w:pPr>
              <w:jc w:val="center"/>
              <w:rPr>
                <w:b/>
                <w:bCs/>
              </w:rPr>
            </w:pPr>
          </w:p>
          <w:p w:rsidR="00116555" w:rsidRPr="0040453B" w:rsidRDefault="00116555" w:rsidP="00C84AA5">
            <w:pPr>
              <w:jc w:val="center"/>
              <w:rPr>
                <w:b/>
                <w:bCs/>
              </w:rPr>
            </w:pPr>
          </w:p>
        </w:tc>
      </w:tr>
      <w:tr w:rsidR="00116555" w:rsidRPr="00620143">
        <w:trPr>
          <w:trHeight w:val="562"/>
        </w:trPr>
        <w:tc>
          <w:tcPr>
            <w:tcW w:w="3649" w:type="dxa"/>
            <w:gridSpan w:val="3"/>
            <w:vMerge/>
          </w:tcPr>
          <w:p w:rsidR="00116555" w:rsidRPr="0040453B" w:rsidRDefault="00116555" w:rsidP="00C84AA5">
            <w:pPr>
              <w:jc w:val="center"/>
              <w:rPr>
                <w:b/>
                <w:bCs/>
              </w:rPr>
            </w:pPr>
          </w:p>
        </w:tc>
        <w:tc>
          <w:tcPr>
            <w:tcW w:w="8648" w:type="dxa"/>
          </w:tcPr>
          <w:p w:rsidR="00116555" w:rsidRPr="00655E77" w:rsidRDefault="00116555" w:rsidP="00C84AA5">
            <w:pPr>
              <w:rPr>
                <w:b/>
                <w:bCs/>
              </w:rPr>
            </w:pPr>
            <w:r w:rsidRPr="00655E77">
              <w:rPr>
                <w:b/>
                <w:bCs/>
              </w:rPr>
              <w:t xml:space="preserve">Самостоятельная работа: </w:t>
            </w:r>
          </w:p>
          <w:p w:rsidR="00116555" w:rsidRPr="0086494E" w:rsidRDefault="00116555" w:rsidP="00C84AA5">
            <w:r w:rsidRPr="0013284F">
              <w:t>Развитие ДК – «</w:t>
            </w:r>
            <w:r>
              <w:t>Сила</w:t>
            </w:r>
            <w:r w:rsidRPr="0013284F">
              <w:t>»</w:t>
            </w:r>
          </w:p>
        </w:tc>
        <w:tc>
          <w:tcPr>
            <w:tcW w:w="1701" w:type="dxa"/>
            <w:gridSpan w:val="3"/>
          </w:tcPr>
          <w:p w:rsidR="00116555" w:rsidRDefault="00116555" w:rsidP="00C84AA5">
            <w:pPr>
              <w:jc w:val="center"/>
            </w:pPr>
          </w:p>
          <w:p w:rsidR="00116555" w:rsidRPr="00620143" w:rsidRDefault="00116555" w:rsidP="00C84AA5">
            <w:pPr>
              <w:jc w:val="center"/>
            </w:pPr>
            <w:r>
              <w:t>2</w:t>
            </w:r>
          </w:p>
        </w:tc>
        <w:tc>
          <w:tcPr>
            <w:tcW w:w="1419" w:type="dxa"/>
            <w:vMerge/>
            <w:shd w:val="clear" w:color="auto" w:fill="BFBFBF"/>
          </w:tcPr>
          <w:p w:rsidR="00116555" w:rsidRPr="00C07D2B" w:rsidRDefault="00116555" w:rsidP="00C84AA5">
            <w:pPr>
              <w:jc w:val="center"/>
            </w:pPr>
          </w:p>
        </w:tc>
      </w:tr>
      <w:tr w:rsidR="00116555" w:rsidRPr="00620143">
        <w:tc>
          <w:tcPr>
            <w:tcW w:w="3622" w:type="dxa"/>
          </w:tcPr>
          <w:p w:rsidR="00116555" w:rsidRDefault="00116555" w:rsidP="00C84AA5">
            <w:pPr>
              <w:jc w:val="center"/>
              <w:rPr>
                <w:b/>
                <w:bCs/>
              </w:rPr>
            </w:pPr>
            <w:r w:rsidRPr="0040453B">
              <w:rPr>
                <w:b/>
                <w:bCs/>
              </w:rPr>
              <w:t>РАЗДЕЛ 2</w:t>
            </w:r>
          </w:p>
          <w:p w:rsidR="00116555" w:rsidRPr="004726A9" w:rsidRDefault="00116555" w:rsidP="00C84AA5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4726A9">
              <w:rPr>
                <w:b/>
                <w:bCs/>
              </w:rPr>
              <w:t>Учебно-практические основы</w:t>
            </w:r>
          </w:p>
          <w:p w:rsidR="00116555" w:rsidRPr="00467737" w:rsidRDefault="00116555" w:rsidP="00C84AA5">
            <w:pPr>
              <w:jc w:val="center"/>
              <w:rPr>
                <w:b/>
                <w:bCs/>
              </w:rPr>
            </w:pPr>
            <w:r w:rsidRPr="004726A9">
              <w:rPr>
                <w:b/>
                <w:bCs/>
              </w:rPr>
              <w:t>формирования физической культуры личности</w:t>
            </w:r>
          </w:p>
        </w:tc>
        <w:tc>
          <w:tcPr>
            <w:tcW w:w="8675" w:type="dxa"/>
            <w:gridSpan w:val="3"/>
          </w:tcPr>
          <w:p w:rsidR="00116555" w:rsidRPr="00655E77" w:rsidRDefault="00116555" w:rsidP="00C84AA5">
            <w:pPr>
              <w:rPr>
                <w:b/>
                <w:bCs/>
              </w:rPr>
            </w:pPr>
          </w:p>
          <w:p w:rsidR="00116555" w:rsidRPr="00655E77" w:rsidRDefault="00116555" w:rsidP="00C84AA5">
            <w:pPr>
              <w:rPr>
                <w:b/>
                <w:bCs/>
              </w:rPr>
            </w:pPr>
          </w:p>
        </w:tc>
        <w:tc>
          <w:tcPr>
            <w:tcW w:w="1701" w:type="dxa"/>
            <w:gridSpan w:val="3"/>
          </w:tcPr>
          <w:p w:rsidR="00116555" w:rsidRPr="00620143" w:rsidRDefault="00116555" w:rsidP="00C84AA5"/>
          <w:p w:rsidR="00116555" w:rsidRDefault="00116555" w:rsidP="00C84AA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300</w:t>
            </w:r>
          </w:p>
          <w:p w:rsidR="00116555" w:rsidRPr="00061B3D" w:rsidRDefault="00116555" w:rsidP="00C84AA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419" w:type="dxa"/>
            <w:vMerge/>
            <w:shd w:val="clear" w:color="auto" w:fill="BFBFBF"/>
          </w:tcPr>
          <w:p w:rsidR="00116555" w:rsidRPr="00620143" w:rsidRDefault="00116555" w:rsidP="00C84AA5"/>
        </w:tc>
      </w:tr>
      <w:tr w:rsidR="00116555" w:rsidRPr="00620143">
        <w:tc>
          <w:tcPr>
            <w:tcW w:w="3628" w:type="dxa"/>
            <w:gridSpan w:val="2"/>
            <w:vMerge w:val="restart"/>
          </w:tcPr>
          <w:p w:rsidR="00116555" w:rsidRPr="0040453B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</w:t>
            </w:r>
            <w:r w:rsidRPr="0040453B">
              <w:rPr>
                <w:b/>
                <w:bCs/>
              </w:rPr>
              <w:t>.1</w:t>
            </w:r>
          </w:p>
          <w:p w:rsidR="00116555" w:rsidRPr="00620143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Определение показателей физической подготовленности</w:t>
            </w:r>
          </w:p>
        </w:tc>
        <w:tc>
          <w:tcPr>
            <w:tcW w:w="8669" w:type="dxa"/>
            <w:gridSpan w:val="2"/>
          </w:tcPr>
          <w:p w:rsidR="00116555" w:rsidRPr="00655E77" w:rsidRDefault="00116555" w:rsidP="00C84AA5">
            <w:pPr>
              <w:rPr>
                <w:b/>
                <w:bCs/>
              </w:rPr>
            </w:pPr>
            <w:r w:rsidRPr="00655E77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701" w:type="dxa"/>
            <w:gridSpan w:val="3"/>
          </w:tcPr>
          <w:p w:rsidR="00116555" w:rsidRPr="001E606D" w:rsidRDefault="00116555" w:rsidP="00C84A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</w:t>
            </w:r>
          </w:p>
        </w:tc>
        <w:tc>
          <w:tcPr>
            <w:tcW w:w="1419" w:type="dxa"/>
            <w:vMerge/>
            <w:shd w:val="clear" w:color="auto" w:fill="BFBFBF"/>
          </w:tcPr>
          <w:p w:rsidR="00116555" w:rsidRPr="00620143" w:rsidRDefault="00116555" w:rsidP="00C84AA5">
            <w:pPr>
              <w:jc w:val="center"/>
            </w:pPr>
          </w:p>
        </w:tc>
      </w:tr>
      <w:tr w:rsidR="00116555" w:rsidRPr="00620143">
        <w:trPr>
          <w:trHeight w:val="1422"/>
        </w:trPr>
        <w:tc>
          <w:tcPr>
            <w:tcW w:w="3628" w:type="dxa"/>
            <w:gridSpan w:val="2"/>
            <w:vMerge/>
          </w:tcPr>
          <w:p w:rsidR="00116555" w:rsidRPr="00620143" w:rsidRDefault="00116555" w:rsidP="00C84AA5"/>
        </w:tc>
        <w:tc>
          <w:tcPr>
            <w:tcW w:w="8669" w:type="dxa"/>
            <w:gridSpan w:val="2"/>
          </w:tcPr>
          <w:p w:rsidR="00116555" w:rsidRDefault="00116555" w:rsidP="00C84AA5">
            <w:pPr>
              <w:autoSpaceDE w:val="0"/>
              <w:autoSpaceDN w:val="0"/>
              <w:adjustRightInd w:val="0"/>
              <w:jc w:val="both"/>
            </w:pPr>
            <w:r>
              <w:t>Тестирование (контроль) основных двигательных качеств(ДК): «Быстрота» (Б), «Ловкость» (Л), «Сила» (С), «Выносливость» (В), «Гибкость» (Г).</w:t>
            </w:r>
          </w:p>
          <w:p w:rsidR="00116555" w:rsidRDefault="00116555" w:rsidP="00C84AA5">
            <w:pPr>
              <w:autoSpaceDE w:val="0"/>
              <w:autoSpaceDN w:val="0"/>
              <w:adjustRightInd w:val="0"/>
              <w:jc w:val="both"/>
            </w:pPr>
            <w:r>
              <w:t xml:space="preserve">В начале учебного года - проверить готовность обучающихся к учебному году; </w:t>
            </w:r>
          </w:p>
          <w:p w:rsidR="00116555" w:rsidRPr="00620143" w:rsidRDefault="00116555" w:rsidP="00C84AA5">
            <w:r>
              <w:t>В конце учебного года - проверить результаты</w:t>
            </w:r>
            <w:r w:rsidRPr="00620143">
              <w:t xml:space="preserve"> физического развития за учебный год</w:t>
            </w:r>
            <w:r>
              <w:t>.</w:t>
            </w:r>
          </w:p>
        </w:tc>
        <w:tc>
          <w:tcPr>
            <w:tcW w:w="1701" w:type="dxa"/>
            <w:gridSpan w:val="3"/>
          </w:tcPr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Pr="00620143" w:rsidRDefault="00116555" w:rsidP="00C84AA5"/>
        </w:tc>
        <w:tc>
          <w:tcPr>
            <w:tcW w:w="1419" w:type="dxa"/>
          </w:tcPr>
          <w:p w:rsidR="00116555" w:rsidRPr="001E606D" w:rsidRDefault="00116555" w:rsidP="00C84AA5">
            <w:pPr>
              <w:jc w:val="center"/>
              <w:rPr>
                <w:sz w:val="28"/>
                <w:szCs w:val="28"/>
              </w:rPr>
            </w:pPr>
            <w:r w:rsidRPr="001E606D">
              <w:rPr>
                <w:sz w:val="28"/>
                <w:szCs w:val="28"/>
              </w:rPr>
              <w:t>3</w:t>
            </w:r>
          </w:p>
          <w:p w:rsidR="00116555" w:rsidRDefault="00116555" w:rsidP="00C84AA5">
            <w:pPr>
              <w:rPr>
                <w:sz w:val="16"/>
                <w:szCs w:val="16"/>
              </w:rPr>
            </w:pPr>
          </w:p>
          <w:p w:rsidR="00116555" w:rsidRDefault="00116555" w:rsidP="00C84AA5">
            <w:pPr>
              <w:rPr>
                <w:sz w:val="16"/>
                <w:szCs w:val="16"/>
              </w:rPr>
            </w:pPr>
          </w:p>
          <w:p w:rsidR="00116555" w:rsidRDefault="00116555" w:rsidP="00C84AA5">
            <w:pPr>
              <w:rPr>
                <w:sz w:val="16"/>
                <w:szCs w:val="16"/>
              </w:rPr>
            </w:pPr>
          </w:p>
          <w:p w:rsidR="00116555" w:rsidRDefault="00116555" w:rsidP="00C84AA5">
            <w:pPr>
              <w:rPr>
                <w:sz w:val="16"/>
                <w:szCs w:val="16"/>
              </w:rPr>
            </w:pPr>
          </w:p>
          <w:p w:rsidR="00116555" w:rsidRDefault="00116555" w:rsidP="00C84AA5">
            <w:pPr>
              <w:rPr>
                <w:sz w:val="16"/>
                <w:szCs w:val="16"/>
              </w:rPr>
            </w:pPr>
          </w:p>
          <w:p w:rsidR="00116555" w:rsidRDefault="00116555" w:rsidP="00C84AA5">
            <w:pPr>
              <w:rPr>
                <w:sz w:val="16"/>
                <w:szCs w:val="16"/>
              </w:rPr>
            </w:pPr>
          </w:p>
          <w:p w:rsidR="00116555" w:rsidRPr="00620143" w:rsidRDefault="00116555" w:rsidP="00C84AA5"/>
        </w:tc>
      </w:tr>
      <w:tr w:rsidR="00116555" w:rsidRPr="00620143">
        <w:trPr>
          <w:trHeight w:val="848"/>
        </w:trPr>
        <w:tc>
          <w:tcPr>
            <w:tcW w:w="3628" w:type="dxa"/>
            <w:gridSpan w:val="2"/>
            <w:vMerge/>
          </w:tcPr>
          <w:p w:rsidR="00116555" w:rsidRPr="00620143" w:rsidRDefault="00116555" w:rsidP="00C84AA5"/>
        </w:tc>
        <w:tc>
          <w:tcPr>
            <w:tcW w:w="8669" w:type="dxa"/>
            <w:gridSpan w:val="2"/>
          </w:tcPr>
          <w:p w:rsidR="00116555" w:rsidRPr="0094228D" w:rsidRDefault="00116555" w:rsidP="00C84AA5">
            <w:pPr>
              <w:rPr>
                <w:b/>
                <w:bCs/>
              </w:rPr>
            </w:pPr>
            <w:r w:rsidRPr="0094228D">
              <w:rPr>
                <w:b/>
                <w:bCs/>
              </w:rPr>
              <w:t>Практические занятия:</w:t>
            </w:r>
          </w:p>
          <w:p w:rsidR="00116555" w:rsidRDefault="00116555" w:rsidP="00C84AA5">
            <w:r>
              <w:t>Контроль основных двигательных качеств:</w:t>
            </w:r>
          </w:p>
          <w:p w:rsidR="00116555" w:rsidRDefault="00116555" w:rsidP="00C84AA5">
            <w:pPr>
              <w:autoSpaceDE w:val="0"/>
              <w:autoSpaceDN w:val="0"/>
              <w:adjustRightInd w:val="0"/>
              <w:jc w:val="both"/>
            </w:pPr>
            <w:r>
              <w:t>ДК «Быстрота»: бег 100м с низкого старта, сек</w:t>
            </w:r>
          </w:p>
          <w:p w:rsidR="00116555" w:rsidRDefault="00116555" w:rsidP="00C84AA5">
            <w:pPr>
              <w:autoSpaceDE w:val="0"/>
              <w:autoSpaceDN w:val="0"/>
              <w:adjustRightInd w:val="0"/>
              <w:jc w:val="both"/>
            </w:pPr>
            <w:r>
              <w:t>ДК «Ловкость»: челночный бег (юноши-10х10м; девушки 6х10м)</w:t>
            </w:r>
          </w:p>
          <w:p w:rsidR="00116555" w:rsidRDefault="00116555" w:rsidP="00C84AA5">
            <w:pPr>
              <w:autoSpaceDE w:val="0"/>
              <w:autoSpaceDN w:val="0"/>
              <w:adjustRightInd w:val="0"/>
              <w:jc w:val="both"/>
            </w:pPr>
            <w:r>
              <w:t>ДК «Сила»: юноши- подтягивание на высокой перекладине, на количество раз</w:t>
            </w:r>
          </w:p>
          <w:p w:rsidR="00116555" w:rsidRDefault="00116555" w:rsidP="00C84AA5">
            <w:pPr>
              <w:autoSpaceDE w:val="0"/>
              <w:autoSpaceDN w:val="0"/>
              <w:adjustRightInd w:val="0"/>
            </w:pPr>
            <w:r>
              <w:t xml:space="preserve">девушки – поднимание и опускание туловища из положения лёжа на гимнастическом мате, за 1 мин </w:t>
            </w:r>
          </w:p>
          <w:p w:rsidR="00116555" w:rsidRDefault="00116555" w:rsidP="00C84AA5">
            <w:pPr>
              <w:autoSpaceDE w:val="0"/>
              <w:autoSpaceDN w:val="0"/>
              <w:adjustRightInd w:val="0"/>
            </w:pPr>
            <w:r>
              <w:t>ДК «Выносливость»: - гладкий бег – юноши 3000м, девушки 2000м, мин.сек, либо - прыжки на скакалке 5 мин</w:t>
            </w:r>
          </w:p>
          <w:p w:rsidR="00116555" w:rsidRPr="006D386A" w:rsidRDefault="00116555" w:rsidP="00C84AA5">
            <w:r>
              <w:t xml:space="preserve">ДК «Гибкость»: наклон вперёд из положения стоя с прямыми ногами, см                        </w:t>
            </w:r>
          </w:p>
        </w:tc>
        <w:tc>
          <w:tcPr>
            <w:tcW w:w="1701" w:type="dxa"/>
            <w:gridSpan w:val="3"/>
          </w:tcPr>
          <w:p w:rsidR="00116555" w:rsidRPr="00620143" w:rsidRDefault="00116555" w:rsidP="00C84AA5">
            <w:pPr>
              <w:jc w:val="center"/>
            </w:pPr>
            <w:r>
              <w:t>24</w:t>
            </w:r>
          </w:p>
        </w:tc>
        <w:tc>
          <w:tcPr>
            <w:tcW w:w="1419" w:type="dxa"/>
            <w:vMerge w:val="restart"/>
            <w:shd w:val="clear" w:color="auto" w:fill="BFBFBF"/>
          </w:tcPr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Pr="00CD4D75" w:rsidRDefault="00116555" w:rsidP="00C84AA5">
            <w:pPr>
              <w:jc w:val="center"/>
            </w:pPr>
          </w:p>
        </w:tc>
      </w:tr>
      <w:tr w:rsidR="00116555" w:rsidRPr="00620143">
        <w:trPr>
          <w:trHeight w:val="848"/>
        </w:trPr>
        <w:tc>
          <w:tcPr>
            <w:tcW w:w="3628" w:type="dxa"/>
            <w:gridSpan w:val="2"/>
          </w:tcPr>
          <w:p w:rsidR="00116555" w:rsidRPr="00620143" w:rsidRDefault="00116555" w:rsidP="00C84AA5"/>
        </w:tc>
        <w:tc>
          <w:tcPr>
            <w:tcW w:w="8669" w:type="dxa"/>
            <w:gridSpan w:val="2"/>
          </w:tcPr>
          <w:p w:rsidR="00116555" w:rsidRPr="00655E77" w:rsidRDefault="00116555" w:rsidP="00C84AA5">
            <w:pPr>
              <w:rPr>
                <w:b/>
                <w:bCs/>
              </w:rPr>
            </w:pPr>
            <w:r w:rsidRPr="00655E77">
              <w:rPr>
                <w:b/>
                <w:bCs/>
              </w:rPr>
              <w:t>Самостоятельная работа:</w:t>
            </w:r>
          </w:p>
          <w:p w:rsidR="00116555" w:rsidRDefault="00116555" w:rsidP="00C84AA5">
            <w:r w:rsidRPr="0040453B">
              <w:t>Поддерживающий режим в развитии ДК – «С»</w:t>
            </w:r>
            <w:r>
              <w:t>, «В»</w:t>
            </w:r>
          </w:p>
          <w:p w:rsidR="00116555" w:rsidRDefault="00116555" w:rsidP="00C84AA5">
            <w:r>
              <w:t xml:space="preserve">                                           Изучение теоретических вопросов: </w:t>
            </w:r>
          </w:p>
          <w:p w:rsidR="00116555" w:rsidRPr="00BF4A30" w:rsidRDefault="00116555" w:rsidP="00C84AA5">
            <w:pPr>
              <w:autoSpaceDE w:val="0"/>
              <w:autoSpaceDN w:val="0"/>
              <w:adjustRightInd w:val="0"/>
            </w:pPr>
            <w:r w:rsidRPr="00BF4A30">
              <w:t>1 Физическая культура и спорт как социальные явления, как явления культуры.</w:t>
            </w:r>
          </w:p>
          <w:p w:rsidR="00116555" w:rsidRPr="00BF4A30" w:rsidRDefault="00116555" w:rsidP="00C84AA5">
            <w:pPr>
              <w:autoSpaceDE w:val="0"/>
              <w:autoSpaceDN w:val="0"/>
              <w:adjustRightInd w:val="0"/>
            </w:pPr>
            <w:r w:rsidRPr="00BF4A30">
              <w:t>2 Социально-биологические основы физической культуры.</w:t>
            </w:r>
          </w:p>
          <w:p w:rsidR="00116555" w:rsidRPr="00BF4A30" w:rsidRDefault="00116555" w:rsidP="00C84AA5">
            <w:pPr>
              <w:autoSpaceDE w:val="0"/>
              <w:autoSpaceDN w:val="0"/>
              <w:adjustRightInd w:val="0"/>
            </w:pPr>
            <w:r w:rsidRPr="00BF4A30">
              <w:t>3 Основы здорового образа и стиля жизни.</w:t>
            </w:r>
          </w:p>
          <w:p w:rsidR="00116555" w:rsidRPr="00BF4A30" w:rsidRDefault="00116555" w:rsidP="00C84AA5">
            <w:pPr>
              <w:jc w:val="both"/>
            </w:pPr>
            <w:r w:rsidRPr="00BF4A30">
              <w:t xml:space="preserve">4 Двигательные качества и методика их развития </w:t>
            </w:r>
          </w:p>
          <w:p w:rsidR="00116555" w:rsidRDefault="00116555" w:rsidP="00C84AA5">
            <w:r w:rsidRPr="006F19A5">
              <w:t>«Быстрота», «Ловкость», «Гибкость», «Сила», «Выносливость»</w:t>
            </w:r>
          </w:p>
          <w:p w:rsidR="00116555" w:rsidRDefault="00116555" w:rsidP="00C84AA5"/>
          <w:p w:rsidR="00116555" w:rsidRDefault="00116555" w:rsidP="00C84AA5"/>
          <w:p w:rsidR="00116555" w:rsidRDefault="00116555" w:rsidP="00C84AA5"/>
          <w:p w:rsidR="00116555" w:rsidRDefault="00116555" w:rsidP="00C84AA5"/>
          <w:p w:rsidR="00116555" w:rsidRPr="00655E77" w:rsidRDefault="00116555" w:rsidP="00C84AA5"/>
        </w:tc>
        <w:tc>
          <w:tcPr>
            <w:tcW w:w="1701" w:type="dxa"/>
            <w:gridSpan w:val="3"/>
          </w:tcPr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  <w:r>
              <w:t>8</w:t>
            </w:r>
          </w:p>
          <w:p w:rsidR="00116555" w:rsidRDefault="00116555" w:rsidP="00C84AA5">
            <w:pPr>
              <w:jc w:val="center"/>
            </w:pPr>
            <w:r>
              <w:t>20</w:t>
            </w:r>
          </w:p>
          <w:p w:rsidR="00116555" w:rsidRDefault="00116555" w:rsidP="00C84AA5">
            <w:pPr>
              <w:jc w:val="center"/>
            </w:pPr>
          </w:p>
        </w:tc>
        <w:tc>
          <w:tcPr>
            <w:tcW w:w="1419" w:type="dxa"/>
            <w:vMerge/>
            <w:shd w:val="clear" w:color="auto" w:fill="BFBFBF"/>
          </w:tcPr>
          <w:p w:rsidR="00116555" w:rsidRPr="00CD4D75" w:rsidRDefault="00116555" w:rsidP="00C84AA5">
            <w:pPr>
              <w:jc w:val="center"/>
            </w:pPr>
          </w:p>
        </w:tc>
      </w:tr>
      <w:tr w:rsidR="00116555" w:rsidRPr="00620143">
        <w:tc>
          <w:tcPr>
            <w:tcW w:w="3628" w:type="dxa"/>
            <w:gridSpan w:val="2"/>
            <w:vMerge w:val="restart"/>
          </w:tcPr>
          <w:p w:rsidR="00116555" w:rsidRPr="0040453B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</w:t>
            </w:r>
            <w:r w:rsidRPr="0040453B">
              <w:rPr>
                <w:b/>
                <w:bCs/>
              </w:rPr>
              <w:t>.2</w:t>
            </w:r>
          </w:p>
          <w:p w:rsidR="00116555" w:rsidRDefault="00116555" w:rsidP="00C84AA5">
            <w:r>
              <w:t>Лёгкая атлетика</w:t>
            </w:r>
          </w:p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Pr="006F7A0F" w:rsidRDefault="00116555" w:rsidP="00C84AA5">
            <w:pPr>
              <w:jc w:val="center"/>
            </w:pPr>
          </w:p>
        </w:tc>
        <w:tc>
          <w:tcPr>
            <w:tcW w:w="8669" w:type="dxa"/>
            <w:gridSpan w:val="2"/>
          </w:tcPr>
          <w:p w:rsidR="00116555" w:rsidRPr="00655E77" w:rsidRDefault="00116555" w:rsidP="00C84AA5">
            <w:pPr>
              <w:rPr>
                <w:b/>
                <w:bCs/>
              </w:rPr>
            </w:pPr>
            <w:r w:rsidRPr="00655E77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701" w:type="dxa"/>
            <w:gridSpan w:val="3"/>
          </w:tcPr>
          <w:p w:rsidR="00116555" w:rsidRPr="001E606D" w:rsidRDefault="00116555" w:rsidP="00C84A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</w:t>
            </w:r>
          </w:p>
        </w:tc>
        <w:tc>
          <w:tcPr>
            <w:tcW w:w="1419" w:type="dxa"/>
            <w:vMerge/>
            <w:shd w:val="clear" w:color="auto" w:fill="BFBFBF"/>
          </w:tcPr>
          <w:p w:rsidR="00116555" w:rsidRPr="00C07D2B" w:rsidRDefault="00116555" w:rsidP="00C84AA5">
            <w:pPr>
              <w:jc w:val="center"/>
            </w:pPr>
          </w:p>
        </w:tc>
      </w:tr>
      <w:tr w:rsidR="00116555" w:rsidRPr="00620143">
        <w:trPr>
          <w:trHeight w:val="1244"/>
        </w:trPr>
        <w:tc>
          <w:tcPr>
            <w:tcW w:w="3628" w:type="dxa"/>
            <w:gridSpan w:val="2"/>
            <w:vMerge/>
          </w:tcPr>
          <w:p w:rsidR="00116555" w:rsidRPr="0040453B" w:rsidRDefault="00116555" w:rsidP="00C84AA5">
            <w:pPr>
              <w:jc w:val="center"/>
              <w:rPr>
                <w:b/>
                <w:bCs/>
              </w:rPr>
            </w:pPr>
          </w:p>
        </w:tc>
        <w:tc>
          <w:tcPr>
            <w:tcW w:w="8669" w:type="dxa"/>
            <w:gridSpan w:val="2"/>
          </w:tcPr>
          <w:p w:rsidR="00116555" w:rsidRDefault="00116555" w:rsidP="00C84AA5">
            <w:r>
              <w:t>1</w:t>
            </w:r>
            <w:r w:rsidRPr="001F18E8">
              <w:t>Техника бега на короткие</w:t>
            </w:r>
            <w:r>
              <w:t xml:space="preserve"> дистанции с низкого старта</w:t>
            </w:r>
          </w:p>
          <w:p w:rsidR="00116555" w:rsidRPr="00546247" w:rsidRDefault="00116555" w:rsidP="00C84AA5">
            <w:pPr>
              <w:rPr>
                <w:b/>
                <w:bCs/>
              </w:rPr>
            </w:pPr>
            <w:r>
              <w:t xml:space="preserve">2 Прыжок в длину с разбега способом «Согнув ноги» </w:t>
            </w:r>
          </w:p>
          <w:p w:rsidR="00116555" w:rsidRPr="00620143" w:rsidRDefault="00116555" w:rsidP="00C84AA5">
            <w:r>
              <w:t xml:space="preserve">3 </w:t>
            </w:r>
            <w:r w:rsidRPr="001F18E8">
              <w:t>Техника бега на длинные дистанции</w:t>
            </w:r>
            <w:r>
              <w:t xml:space="preserve"> с высокого старта</w:t>
            </w:r>
          </w:p>
          <w:p w:rsidR="00116555" w:rsidRPr="001F18E8" w:rsidRDefault="00116555" w:rsidP="00C84AA5">
            <w:r>
              <w:t>4 Метание «гранаты» способом «Натянутый лук» («граната»- девушки – 500гр; юноши – 700гр)</w:t>
            </w:r>
          </w:p>
        </w:tc>
        <w:tc>
          <w:tcPr>
            <w:tcW w:w="1701" w:type="dxa"/>
            <w:gridSpan w:val="3"/>
          </w:tcPr>
          <w:p w:rsidR="00116555" w:rsidRPr="00B465CB" w:rsidRDefault="00116555" w:rsidP="00C84AA5">
            <w:pPr>
              <w:jc w:val="center"/>
            </w:pPr>
          </w:p>
        </w:tc>
        <w:tc>
          <w:tcPr>
            <w:tcW w:w="1419" w:type="dxa"/>
          </w:tcPr>
          <w:p w:rsidR="00116555" w:rsidRPr="00C07D2B" w:rsidRDefault="00116555" w:rsidP="00C84AA5">
            <w:pPr>
              <w:jc w:val="center"/>
            </w:pPr>
            <w:r>
              <w:t>3</w:t>
            </w:r>
          </w:p>
        </w:tc>
      </w:tr>
      <w:tr w:rsidR="00116555" w:rsidRPr="00620143">
        <w:trPr>
          <w:trHeight w:val="848"/>
        </w:trPr>
        <w:tc>
          <w:tcPr>
            <w:tcW w:w="3628" w:type="dxa"/>
            <w:gridSpan w:val="2"/>
            <w:vMerge/>
          </w:tcPr>
          <w:p w:rsidR="00116555" w:rsidRPr="0040453B" w:rsidRDefault="00116555" w:rsidP="00C84AA5">
            <w:pPr>
              <w:jc w:val="center"/>
              <w:rPr>
                <w:b/>
                <w:bCs/>
              </w:rPr>
            </w:pPr>
          </w:p>
        </w:tc>
        <w:tc>
          <w:tcPr>
            <w:tcW w:w="8669" w:type="dxa"/>
            <w:gridSpan w:val="2"/>
          </w:tcPr>
          <w:p w:rsidR="00116555" w:rsidRDefault="00116555" w:rsidP="00C84AA5">
            <w:pPr>
              <w:rPr>
                <w:b/>
                <w:bCs/>
              </w:rPr>
            </w:pPr>
            <w:r w:rsidRPr="0094228D">
              <w:rPr>
                <w:b/>
                <w:bCs/>
              </w:rPr>
              <w:t>Практические занятия:</w:t>
            </w:r>
          </w:p>
          <w:p w:rsidR="00116555" w:rsidRDefault="00116555" w:rsidP="00C84AA5">
            <w:r>
              <w:t>1 Совершенствование техники бега на короткие дистанции с низкого старта</w:t>
            </w:r>
          </w:p>
          <w:p w:rsidR="00116555" w:rsidRPr="0094228D" w:rsidRDefault="00116555" w:rsidP="00C84AA5">
            <w:r>
              <w:t>2 Совершенствование техники прыжка в длину с разбега способом «Согнув ноги»</w:t>
            </w:r>
          </w:p>
          <w:p w:rsidR="00116555" w:rsidRDefault="00116555" w:rsidP="00C84AA5">
            <w:r>
              <w:t>3 Совершенствование техники бега на длинные дистанции с высокого старта</w:t>
            </w:r>
          </w:p>
          <w:p w:rsidR="00116555" w:rsidRDefault="00116555" w:rsidP="00C84AA5">
            <w:r>
              <w:t>4 Совершенствование техники метания «гранаты» способом «Натянутый лук»</w:t>
            </w:r>
          </w:p>
          <w:p w:rsidR="00116555" w:rsidRDefault="00116555" w:rsidP="00C84AA5">
            <w:pPr>
              <w:autoSpaceDE w:val="0"/>
              <w:autoSpaceDN w:val="0"/>
              <w:adjustRightInd w:val="0"/>
            </w:pPr>
            <w:r>
              <w:t xml:space="preserve">5 Развитие </w:t>
            </w:r>
            <w:r w:rsidRPr="006D386A">
              <w:t>двигательных качеств и способностей</w:t>
            </w:r>
            <w:r>
              <w:t>: «Быстрота», «Выносливость»</w:t>
            </w:r>
          </w:p>
          <w:p w:rsidR="00116555" w:rsidRPr="00620143" w:rsidRDefault="00116555" w:rsidP="00C84AA5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gridSpan w:val="3"/>
          </w:tcPr>
          <w:p w:rsidR="00116555" w:rsidRPr="00B465CB" w:rsidRDefault="00116555" w:rsidP="00C84AA5">
            <w:pPr>
              <w:jc w:val="center"/>
            </w:pPr>
            <w:r>
              <w:t>40</w:t>
            </w:r>
          </w:p>
        </w:tc>
        <w:tc>
          <w:tcPr>
            <w:tcW w:w="1419" w:type="dxa"/>
            <w:vMerge w:val="restart"/>
            <w:shd w:val="clear" w:color="auto" w:fill="BFBFBF"/>
          </w:tcPr>
          <w:p w:rsidR="00116555" w:rsidRPr="00C07D2B" w:rsidRDefault="00116555" w:rsidP="00C84AA5">
            <w:pPr>
              <w:jc w:val="center"/>
            </w:pPr>
          </w:p>
        </w:tc>
      </w:tr>
      <w:tr w:rsidR="00116555" w:rsidRPr="00620143">
        <w:trPr>
          <w:trHeight w:val="595"/>
        </w:trPr>
        <w:tc>
          <w:tcPr>
            <w:tcW w:w="3628" w:type="dxa"/>
            <w:gridSpan w:val="2"/>
            <w:vMerge/>
          </w:tcPr>
          <w:p w:rsidR="00116555" w:rsidRPr="0040453B" w:rsidRDefault="00116555" w:rsidP="00C84AA5">
            <w:pPr>
              <w:jc w:val="center"/>
              <w:rPr>
                <w:b/>
                <w:bCs/>
              </w:rPr>
            </w:pPr>
          </w:p>
        </w:tc>
        <w:tc>
          <w:tcPr>
            <w:tcW w:w="8669" w:type="dxa"/>
            <w:gridSpan w:val="2"/>
          </w:tcPr>
          <w:p w:rsidR="00116555" w:rsidRPr="00655E77" w:rsidRDefault="00116555" w:rsidP="00C84AA5">
            <w:pPr>
              <w:rPr>
                <w:b/>
                <w:bCs/>
              </w:rPr>
            </w:pPr>
            <w:r w:rsidRPr="00655E77">
              <w:rPr>
                <w:b/>
                <w:bCs/>
              </w:rPr>
              <w:t xml:space="preserve">Самостоятельная работа:   </w:t>
            </w:r>
          </w:p>
          <w:p w:rsidR="00116555" w:rsidRDefault="00116555" w:rsidP="00C84AA5">
            <w:r>
              <w:t xml:space="preserve">                                          Развитие ДК - «Ловкость»                                                            </w:t>
            </w:r>
          </w:p>
          <w:p w:rsidR="00116555" w:rsidRDefault="00116555" w:rsidP="00C84AA5">
            <w:r>
              <w:t>Поддерживающий режим в развитии ДК – «Быстрота»,</w:t>
            </w:r>
          </w:p>
          <w:p w:rsidR="00116555" w:rsidRPr="004518E3" w:rsidRDefault="00116555" w:rsidP="00C84AA5">
            <w:r>
              <w:t xml:space="preserve">                                                                                 «Сила», «Ловкость», «Гибкость»</w:t>
            </w:r>
          </w:p>
        </w:tc>
        <w:tc>
          <w:tcPr>
            <w:tcW w:w="1701" w:type="dxa"/>
            <w:gridSpan w:val="3"/>
          </w:tcPr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  <w:r>
              <w:t>24</w:t>
            </w:r>
          </w:p>
          <w:p w:rsidR="00116555" w:rsidRDefault="00116555" w:rsidP="00C84AA5">
            <w:pPr>
              <w:jc w:val="center"/>
            </w:pPr>
            <w:r>
              <w:t>20</w:t>
            </w:r>
          </w:p>
          <w:p w:rsidR="00116555" w:rsidRPr="00B465CB" w:rsidRDefault="00116555" w:rsidP="00C84AA5">
            <w:pPr>
              <w:jc w:val="center"/>
            </w:pPr>
          </w:p>
        </w:tc>
        <w:tc>
          <w:tcPr>
            <w:tcW w:w="1419" w:type="dxa"/>
            <w:vMerge/>
            <w:shd w:val="clear" w:color="auto" w:fill="BFBFBF"/>
          </w:tcPr>
          <w:p w:rsidR="00116555" w:rsidRPr="00C07D2B" w:rsidRDefault="00116555" w:rsidP="00C84AA5">
            <w:pPr>
              <w:jc w:val="center"/>
            </w:pPr>
          </w:p>
        </w:tc>
      </w:tr>
      <w:tr w:rsidR="00116555" w:rsidRPr="00620143">
        <w:tc>
          <w:tcPr>
            <w:tcW w:w="3649" w:type="dxa"/>
            <w:gridSpan w:val="3"/>
            <w:vMerge w:val="restart"/>
          </w:tcPr>
          <w:p w:rsidR="00116555" w:rsidRPr="0040453B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</w:t>
            </w:r>
            <w:r w:rsidRPr="0040453B">
              <w:rPr>
                <w:b/>
                <w:bCs/>
              </w:rPr>
              <w:t>.</w:t>
            </w:r>
            <w:r>
              <w:rPr>
                <w:b/>
                <w:bCs/>
              </w:rPr>
              <w:t>3</w:t>
            </w:r>
          </w:p>
          <w:p w:rsidR="00116555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Общая физическая подготовка</w:t>
            </w:r>
          </w:p>
          <w:p w:rsidR="00116555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116555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116555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116555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116555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116555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116555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116555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116555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116555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116555" w:rsidRPr="006F7A0F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8648" w:type="dxa"/>
          </w:tcPr>
          <w:p w:rsidR="00116555" w:rsidRPr="00655E77" w:rsidRDefault="00116555" w:rsidP="00C84AA5">
            <w:pPr>
              <w:rPr>
                <w:b/>
                <w:bCs/>
              </w:rPr>
            </w:pPr>
            <w:r w:rsidRPr="00655E77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701" w:type="dxa"/>
            <w:gridSpan w:val="3"/>
          </w:tcPr>
          <w:p w:rsidR="00116555" w:rsidRPr="001E606D" w:rsidRDefault="00116555" w:rsidP="00C84A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1419" w:type="dxa"/>
            <w:vMerge/>
            <w:shd w:val="clear" w:color="auto" w:fill="BFBFBF"/>
          </w:tcPr>
          <w:p w:rsidR="00116555" w:rsidRPr="00620143" w:rsidRDefault="00116555" w:rsidP="00C84AA5">
            <w:pPr>
              <w:jc w:val="center"/>
            </w:pPr>
          </w:p>
        </w:tc>
      </w:tr>
      <w:tr w:rsidR="00116555" w:rsidRPr="00620143">
        <w:trPr>
          <w:trHeight w:val="1920"/>
        </w:trPr>
        <w:tc>
          <w:tcPr>
            <w:tcW w:w="3649" w:type="dxa"/>
            <w:gridSpan w:val="3"/>
            <w:vMerge/>
          </w:tcPr>
          <w:p w:rsidR="00116555" w:rsidRPr="00620143" w:rsidRDefault="00116555" w:rsidP="00C84AA5"/>
        </w:tc>
        <w:tc>
          <w:tcPr>
            <w:tcW w:w="8648" w:type="dxa"/>
          </w:tcPr>
          <w:p w:rsidR="00116555" w:rsidRPr="006D386A" w:rsidRDefault="00116555" w:rsidP="00C84AA5">
            <w:pPr>
              <w:autoSpaceDE w:val="0"/>
              <w:autoSpaceDN w:val="0"/>
              <w:adjustRightInd w:val="0"/>
            </w:pPr>
            <w:r>
              <w:t xml:space="preserve">1 </w:t>
            </w:r>
            <w:r w:rsidRPr="006D386A">
              <w:t>Физические качества и способности человека и</w:t>
            </w:r>
            <w:r>
              <w:t xml:space="preserve"> </w:t>
            </w:r>
            <w:r w:rsidRPr="006D386A">
              <w:t>основы методики их воспитания. Средства, методы, принципы воспитания</w:t>
            </w:r>
            <w:r>
              <w:t xml:space="preserve"> </w:t>
            </w:r>
            <w:r w:rsidRPr="006D386A">
              <w:t>быстроты, силы, выносливости, гибкости, координационных способностей.</w:t>
            </w:r>
            <w:r>
              <w:t xml:space="preserve"> </w:t>
            </w:r>
            <w:r w:rsidRPr="006D386A">
              <w:t xml:space="preserve">Возрастная динамика развития физических качеств и способностей. </w:t>
            </w:r>
          </w:p>
          <w:p w:rsidR="00116555" w:rsidRPr="006D386A" w:rsidRDefault="00116555" w:rsidP="00C84AA5">
            <w:pPr>
              <w:autoSpaceDE w:val="0"/>
              <w:autoSpaceDN w:val="0"/>
              <w:adjustRightInd w:val="0"/>
            </w:pPr>
            <w:r w:rsidRPr="00AA7AC5">
              <w:t>2</w:t>
            </w:r>
            <w:r w:rsidRPr="006D386A">
              <w:t xml:space="preserve"> Построения, перестроения, различные виды ходьбы,</w:t>
            </w:r>
            <w:r>
              <w:t xml:space="preserve"> комплексы обще</w:t>
            </w:r>
            <w:r w:rsidRPr="006D386A">
              <w:t>развивающих упражнений, в том числе, в парах, с предметами.</w:t>
            </w:r>
          </w:p>
          <w:p w:rsidR="00116555" w:rsidRPr="00620143" w:rsidRDefault="00116555" w:rsidP="00C84AA5">
            <w:r>
              <w:t xml:space="preserve">3 </w:t>
            </w:r>
            <w:r w:rsidRPr="006D386A">
              <w:t>Подвижные игры.</w:t>
            </w:r>
          </w:p>
        </w:tc>
        <w:tc>
          <w:tcPr>
            <w:tcW w:w="1701" w:type="dxa"/>
            <w:gridSpan w:val="3"/>
          </w:tcPr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Pr="00620143" w:rsidRDefault="00116555" w:rsidP="00C84AA5"/>
        </w:tc>
        <w:tc>
          <w:tcPr>
            <w:tcW w:w="1419" w:type="dxa"/>
          </w:tcPr>
          <w:p w:rsidR="00116555" w:rsidRPr="00620143" w:rsidRDefault="00116555" w:rsidP="00C84AA5">
            <w:pPr>
              <w:jc w:val="center"/>
            </w:pPr>
            <w:r w:rsidRPr="00C07D2B">
              <w:t>3</w:t>
            </w:r>
          </w:p>
        </w:tc>
      </w:tr>
      <w:tr w:rsidR="00116555" w:rsidRPr="00620143">
        <w:trPr>
          <w:trHeight w:val="552"/>
        </w:trPr>
        <w:tc>
          <w:tcPr>
            <w:tcW w:w="3649" w:type="dxa"/>
            <w:gridSpan w:val="3"/>
            <w:vMerge/>
          </w:tcPr>
          <w:p w:rsidR="00116555" w:rsidRPr="00620143" w:rsidRDefault="00116555" w:rsidP="00C84AA5"/>
        </w:tc>
        <w:tc>
          <w:tcPr>
            <w:tcW w:w="8648" w:type="dxa"/>
          </w:tcPr>
          <w:p w:rsidR="00116555" w:rsidRPr="00AA7AC5" w:rsidRDefault="00116555" w:rsidP="00C84AA5">
            <w:pPr>
              <w:rPr>
                <w:b/>
                <w:bCs/>
              </w:rPr>
            </w:pPr>
            <w:r w:rsidRPr="00AA7AC5">
              <w:rPr>
                <w:b/>
                <w:bCs/>
              </w:rPr>
              <w:t>Практические занятия:</w:t>
            </w:r>
          </w:p>
          <w:p w:rsidR="00116555" w:rsidRPr="006D386A" w:rsidRDefault="00116555" w:rsidP="00C84AA5">
            <w:pPr>
              <w:autoSpaceDE w:val="0"/>
              <w:autoSpaceDN w:val="0"/>
              <w:adjustRightInd w:val="0"/>
            </w:pPr>
            <w:r>
              <w:t>1</w:t>
            </w:r>
            <w:r w:rsidRPr="006D386A">
              <w:t xml:space="preserve"> Выполнение построений, перестроений, различных видов ходьбы, беговых и</w:t>
            </w:r>
          </w:p>
          <w:p w:rsidR="00116555" w:rsidRPr="006D386A" w:rsidRDefault="00116555" w:rsidP="00C84AA5">
            <w:pPr>
              <w:autoSpaceDE w:val="0"/>
              <w:autoSpaceDN w:val="0"/>
              <w:adjustRightInd w:val="0"/>
            </w:pPr>
            <w:r w:rsidRPr="006D386A">
              <w:t>прыжковых упражнений, комплексов обще развивающих упражнений, в том</w:t>
            </w:r>
          </w:p>
          <w:p w:rsidR="00116555" w:rsidRPr="006D386A" w:rsidRDefault="00116555" w:rsidP="00C84AA5">
            <w:pPr>
              <w:autoSpaceDE w:val="0"/>
              <w:autoSpaceDN w:val="0"/>
              <w:adjustRightInd w:val="0"/>
            </w:pPr>
            <w:r>
              <w:t xml:space="preserve">числе, </w:t>
            </w:r>
            <w:r w:rsidRPr="006D386A">
              <w:t>в парах, с предметами.</w:t>
            </w:r>
          </w:p>
          <w:p w:rsidR="00116555" w:rsidRDefault="00116555" w:rsidP="00C84AA5">
            <w:r>
              <w:t>2</w:t>
            </w:r>
            <w:r w:rsidRPr="006D386A">
              <w:t xml:space="preserve"> Подвижные игры различной интенсивности</w:t>
            </w:r>
            <w:r>
              <w:t>.</w:t>
            </w:r>
          </w:p>
          <w:p w:rsidR="00116555" w:rsidRPr="00546247" w:rsidRDefault="00116555" w:rsidP="00C84AA5">
            <w:pPr>
              <w:autoSpaceDE w:val="0"/>
              <w:autoSpaceDN w:val="0"/>
              <w:adjustRightInd w:val="0"/>
            </w:pPr>
            <w:r>
              <w:t>3 Развитие основных двигательных качеств: «Быстрота», «Сила», «Ловкость», «Выносливость», «Гибкость»</w:t>
            </w:r>
          </w:p>
        </w:tc>
        <w:tc>
          <w:tcPr>
            <w:tcW w:w="1701" w:type="dxa"/>
            <w:gridSpan w:val="3"/>
          </w:tcPr>
          <w:p w:rsidR="00116555" w:rsidRPr="00A42E8E" w:rsidRDefault="00116555" w:rsidP="00C84AA5">
            <w:pPr>
              <w:jc w:val="center"/>
            </w:pPr>
            <w:r>
              <w:t>24</w:t>
            </w:r>
          </w:p>
        </w:tc>
        <w:tc>
          <w:tcPr>
            <w:tcW w:w="1419" w:type="dxa"/>
            <w:vMerge w:val="restart"/>
            <w:shd w:val="clear" w:color="auto" w:fill="BFBFBF"/>
          </w:tcPr>
          <w:p w:rsidR="00116555" w:rsidRPr="00CD4D75" w:rsidRDefault="00116555" w:rsidP="00C84AA5">
            <w:pPr>
              <w:jc w:val="center"/>
            </w:pPr>
          </w:p>
        </w:tc>
      </w:tr>
      <w:tr w:rsidR="00116555" w:rsidRPr="00620143">
        <w:trPr>
          <w:trHeight w:val="1018"/>
        </w:trPr>
        <w:tc>
          <w:tcPr>
            <w:tcW w:w="3649" w:type="dxa"/>
            <w:gridSpan w:val="3"/>
            <w:vMerge/>
          </w:tcPr>
          <w:p w:rsidR="00116555" w:rsidRPr="0040453B" w:rsidRDefault="00116555" w:rsidP="00C84AA5">
            <w:pPr>
              <w:jc w:val="center"/>
              <w:rPr>
                <w:b/>
                <w:bCs/>
              </w:rPr>
            </w:pPr>
          </w:p>
        </w:tc>
        <w:tc>
          <w:tcPr>
            <w:tcW w:w="8648" w:type="dxa"/>
          </w:tcPr>
          <w:p w:rsidR="00116555" w:rsidRPr="00655E77" w:rsidRDefault="00116555" w:rsidP="00C84AA5">
            <w:pPr>
              <w:rPr>
                <w:b/>
                <w:bCs/>
              </w:rPr>
            </w:pPr>
            <w:r w:rsidRPr="00655E77">
              <w:rPr>
                <w:b/>
                <w:bCs/>
              </w:rPr>
              <w:t>Самостоятельная работа:</w:t>
            </w:r>
          </w:p>
          <w:p w:rsidR="00116555" w:rsidRDefault="00116555" w:rsidP="00C84AA5">
            <w:r>
              <w:t xml:space="preserve">                                             Развитие ДК - «Выносливость»                                                            </w:t>
            </w:r>
          </w:p>
          <w:p w:rsidR="00116555" w:rsidRDefault="00116555" w:rsidP="00C84AA5">
            <w:r>
              <w:t>Поддерживающий режим в развитии ДК – «Быстрота»,</w:t>
            </w:r>
          </w:p>
          <w:p w:rsidR="00116555" w:rsidRPr="00A110A8" w:rsidRDefault="00116555" w:rsidP="00C84AA5">
            <w:r>
              <w:t xml:space="preserve">                                                                                 «Сила», «Ловкость», «Гибкость»</w:t>
            </w:r>
          </w:p>
        </w:tc>
        <w:tc>
          <w:tcPr>
            <w:tcW w:w="1701" w:type="dxa"/>
            <w:gridSpan w:val="3"/>
          </w:tcPr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  <w:r>
              <w:t>8</w:t>
            </w:r>
          </w:p>
          <w:p w:rsidR="00116555" w:rsidRDefault="00116555" w:rsidP="00C84AA5">
            <w:pPr>
              <w:jc w:val="center"/>
            </w:pPr>
            <w:r>
              <w:t>8</w:t>
            </w:r>
          </w:p>
          <w:p w:rsidR="00116555" w:rsidRPr="00862296" w:rsidRDefault="00116555" w:rsidP="00C84AA5">
            <w:pPr>
              <w:jc w:val="center"/>
            </w:pPr>
          </w:p>
        </w:tc>
        <w:tc>
          <w:tcPr>
            <w:tcW w:w="1419" w:type="dxa"/>
            <w:vMerge/>
            <w:shd w:val="clear" w:color="auto" w:fill="BFBFBF"/>
          </w:tcPr>
          <w:p w:rsidR="00116555" w:rsidRPr="00C07D2B" w:rsidRDefault="00116555" w:rsidP="00C84AA5">
            <w:pPr>
              <w:jc w:val="center"/>
            </w:pPr>
          </w:p>
        </w:tc>
      </w:tr>
      <w:tr w:rsidR="00116555" w:rsidRPr="00620143">
        <w:tc>
          <w:tcPr>
            <w:tcW w:w="3649" w:type="dxa"/>
            <w:gridSpan w:val="3"/>
            <w:vMerge w:val="restart"/>
          </w:tcPr>
          <w:p w:rsidR="00116555" w:rsidRPr="0040453B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</w:t>
            </w:r>
            <w:r w:rsidRPr="0040453B">
              <w:rPr>
                <w:b/>
                <w:bCs/>
              </w:rPr>
              <w:t>.</w:t>
            </w:r>
            <w:r>
              <w:rPr>
                <w:b/>
                <w:bCs/>
              </w:rPr>
              <w:t>4</w:t>
            </w:r>
          </w:p>
          <w:p w:rsidR="00116555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Спортивные игры</w:t>
            </w:r>
          </w:p>
          <w:p w:rsidR="00116555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</w:pPr>
          </w:p>
          <w:p w:rsidR="00116555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</w:pPr>
          </w:p>
          <w:p w:rsidR="00116555" w:rsidRPr="00C43937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</w:pPr>
          </w:p>
          <w:p w:rsidR="00116555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16555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16555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16555" w:rsidRPr="00C43937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648" w:type="dxa"/>
          </w:tcPr>
          <w:p w:rsidR="00116555" w:rsidRPr="00655E77" w:rsidRDefault="00116555" w:rsidP="00C84AA5">
            <w:pPr>
              <w:rPr>
                <w:b/>
                <w:bCs/>
              </w:rPr>
            </w:pPr>
            <w:r w:rsidRPr="00655E77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701" w:type="dxa"/>
            <w:gridSpan w:val="3"/>
          </w:tcPr>
          <w:p w:rsidR="00116555" w:rsidRPr="001E606D" w:rsidRDefault="00116555" w:rsidP="00C84A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</w:t>
            </w:r>
          </w:p>
        </w:tc>
        <w:tc>
          <w:tcPr>
            <w:tcW w:w="1419" w:type="dxa"/>
            <w:vMerge/>
            <w:shd w:val="clear" w:color="auto" w:fill="BFBFBF"/>
          </w:tcPr>
          <w:p w:rsidR="00116555" w:rsidRPr="00C07D2B" w:rsidRDefault="00116555" w:rsidP="00C84AA5">
            <w:pPr>
              <w:jc w:val="center"/>
            </w:pPr>
          </w:p>
        </w:tc>
      </w:tr>
      <w:tr w:rsidR="00116555" w:rsidRPr="00620143">
        <w:trPr>
          <w:trHeight w:val="828"/>
        </w:trPr>
        <w:tc>
          <w:tcPr>
            <w:tcW w:w="3649" w:type="dxa"/>
            <w:gridSpan w:val="3"/>
            <w:vMerge/>
          </w:tcPr>
          <w:p w:rsidR="00116555" w:rsidRPr="0040453B" w:rsidRDefault="00116555" w:rsidP="00C84AA5">
            <w:pPr>
              <w:jc w:val="center"/>
              <w:rPr>
                <w:b/>
                <w:bCs/>
              </w:rPr>
            </w:pPr>
          </w:p>
        </w:tc>
        <w:tc>
          <w:tcPr>
            <w:tcW w:w="8648" w:type="dxa"/>
          </w:tcPr>
          <w:p w:rsidR="00116555" w:rsidRDefault="00116555" w:rsidP="00C84AA5">
            <w:r>
              <w:t>1 Техника безопасности на занятиях по спортивным играм</w:t>
            </w:r>
          </w:p>
          <w:p w:rsidR="00116555" w:rsidRDefault="00116555" w:rsidP="00C84AA5">
            <w:r>
              <w:t>2 Классификация спортивных игр</w:t>
            </w:r>
          </w:p>
          <w:p w:rsidR="00116555" w:rsidRDefault="00116555" w:rsidP="00C84AA5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D1317">
              <w:rPr>
                <w:b/>
                <w:bCs/>
              </w:rPr>
              <w:t>Волейбол</w:t>
            </w:r>
          </w:p>
          <w:p w:rsidR="00116555" w:rsidRDefault="00116555" w:rsidP="00C84AA5">
            <w:pPr>
              <w:autoSpaceDE w:val="0"/>
              <w:autoSpaceDN w:val="0"/>
              <w:adjustRightInd w:val="0"/>
            </w:pPr>
            <w:r>
              <w:t xml:space="preserve">1 </w:t>
            </w:r>
            <w:r w:rsidRPr="00983DAD">
              <w:t xml:space="preserve">Стойки </w:t>
            </w:r>
            <w:r>
              <w:t>и перемещения</w:t>
            </w:r>
          </w:p>
          <w:p w:rsidR="00116555" w:rsidRDefault="00116555" w:rsidP="00C84AA5">
            <w:pPr>
              <w:autoSpaceDE w:val="0"/>
              <w:autoSpaceDN w:val="0"/>
              <w:adjustRightInd w:val="0"/>
            </w:pPr>
            <w:r>
              <w:t xml:space="preserve">2 </w:t>
            </w:r>
            <w:r w:rsidRPr="00983DAD">
              <w:t>Подача мяча: нижняя</w:t>
            </w:r>
            <w:r>
              <w:t xml:space="preserve"> </w:t>
            </w:r>
            <w:r w:rsidRPr="00983DAD">
              <w:t>прямая,</w:t>
            </w:r>
            <w:r>
              <w:t xml:space="preserve"> нижняя боковая, верхняя прямая</w:t>
            </w:r>
            <w:r w:rsidRPr="00983DAD">
              <w:t>. Приём мяча. Передачи мяча.</w:t>
            </w:r>
          </w:p>
          <w:p w:rsidR="00116555" w:rsidRDefault="00116555" w:rsidP="00C84AA5">
            <w:pPr>
              <w:autoSpaceDE w:val="0"/>
              <w:autoSpaceDN w:val="0"/>
              <w:adjustRightInd w:val="0"/>
            </w:pPr>
            <w:r>
              <w:t xml:space="preserve">3 </w:t>
            </w:r>
            <w:r w:rsidRPr="00983DAD">
              <w:t>Нападающи</w:t>
            </w:r>
            <w:r>
              <w:t xml:space="preserve">е </w:t>
            </w:r>
            <w:r w:rsidRPr="00983DAD">
              <w:t xml:space="preserve">удары. Блокирование нападающего удара. </w:t>
            </w:r>
            <w:r>
              <w:t xml:space="preserve">Расстановка </w:t>
            </w:r>
            <w:r w:rsidRPr="00983DAD">
              <w:t>игроков. Тактика игры</w:t>
            </w:r>
            <w:r>
              <w:t xml:space="preserve">. </w:t>
            </w:r>
          </w:p>
          <w:p w:rsidR="00116555" w:rsidRDefault="00116555" w:rsidP="00C84AA5">
            <w:pPr>
              <w:autoSpaceDE w:val="0"/>
              <w:autoSpaceDN w:val="0"/>
              <w:adjustRightInd w:val="0"/>
            </w:pPr>
            <w:r>
              <w:t>4 Учебная игра</w:t>
            </w:r>
          </w:p>
          <w:p w:rsidR="00116555" w:rsidRPr="00925DA8" w:rsidRDefault="00116555" w:rsidP="00C84AA5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t>5 Развитие двигательного (физического) качества</w:t>
            </w:r>
          </w:p>
          <w:p w:rsidR="00116555" w:rsidRPr="00DD1317" w:rsidRDefault="00116555" w:rsidP="00C84AA5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D1317">
              <w:rPr>
                <w:b/>
                <w:bCs/>
              </w:rPr>
              <w:t>Настольный теннис</w:t>
            </w:r>
          </w:p>
          <w:p w:rsidR="00116555" w:rsidRDefault="00116555" w:rsidP="00C84AA5">
            <w:pPr>
              <w:autoSpaceDE w:val="0"/>
              <w:autoSpaceDN w:val="0"/>
              <w:adjustRightInd w:val="0"/>
            </w:pPr>
            <w:r>
              <w:t>1 Техника безопасности на занятиях по спортивным играм</w:t>
            </w:r>
          </w:p>
          <w:p w:rsidR="00116555" w:rsidRDefault="00116555" w:rsidP="00C84AA5">
            <w:pPr>
              <w:autoSpaceDE w:val="0"/>
              <w:autoSpaceDN w:val="0"/>
              <w:adjustRightInd w:val="0"/>
            </w:pPr>
            <w:r>
              <w:t xml:space="preserve">2 </w:t>
            </w:r>
            <w:r w:rsidRPr="00683684">
              <w:t xml:space="preserve">Стойки </w:t>
            </w:r>
            <w:r>
              <w:t>и передвижения игрока</w:t>
            </w:r>
          </w:p>
          <w:p w:rsidR="00116555" w:rsidRDefault="00116555" w:rsidP="00C84AA5">
            <w:pPr>
              <w:autoSpaceDE w:val="0"/>
              <w:autoSpaceDN w:val="0"/>
              <w:adjustRightInd w:val="0"/>
            </w:pPr>
            <w:r>
              <w:t xml:space="preserve">3 </w:t>
            </w:r>
            <w:r w:rsidRPr="00683684">
              <w:t>Способы держания ракетки: горизонтальная хватка, вертикальная</w:t>
            </w:r>
            <w:r>
              <w:t xml:space="preserve"> хватка</w:t>
            </w:r>
          </w:p>
          <w:p w:rsidR="00116555" w:rsidRDefault="00116555" w:rsidP="00C84AA5">
            <w:pPr>
              <w:autoSpaceDE w:val="0"/>
              <w:autoSpaceDN w:val="0"/>
              <w:adjustRightInd w:val="0"/>
            </w:pPr>
            <w:r>
              <w:t xml:space="preserve">4 </w:t>
            </w:r>
            <w:r w:rsidRPr="00683684">
              <w:t>Технические приёмы</w:t>
            </w:r>
            <w:r>
              <w:t xml:space="preserve">: </w:t>
            </w:r>
            <w:r w:rsidRPr="00683684">
              <w:t>подача,</w:t>
            </w:r>
            <w:r>
              <w:t xml:space="preserve"> приём,</w:t>
            </w:r>
            <w:r w:rsidRPr="00683684">
              <w:t xml:space="preserve"> подрезка, срезка, накат. </w:t>
            </w:r>
          </w:p>
          <w:p w:rsidR="00116555" w:rsidRDefault="00116555" w:rsidP="00C84AA5">
            <w:pPr>
              <w:autoSpaceDE w:val="0"/>
              <w:autoSpaceDN w:val="0"/>
              <w:adjustRightInd w:val="0"/>
            </w:pPr>
            <w:r>
              <w:t xml:space="preserve">5 </w:t>
            </w:r>
            <w:r w:rsidRPr="00683684">
              <w:t>Тактика</w:t>
            </w:r>
            <w:r>
              <w:t xml:space="preserve"> игры (в защите, нападении, одиночном и парном разрядах)</w:t>
            </w:r>
          </w:p>
          <w:p w:rsidR="00116555" w:rsidRDefault="00116555" w:rsidP="00C84AA5">
            <w:pPr>
              <w:tabs>
                <w:tab w:val="left" w:pos="2955"/>
              </w:tabs>
              <w:autoSpaceDE w:val="0"/>
              <w:autoSpaceDN w:val="0"/>
              <w:adjustRightInd w:val="0"/>
            </w:pPr>
            <w:r>
              <w:t>6 Двусторонние игры</w:t>
            </w:r>
            <w:r>
              <w:tab/>
            </w:r>
          </w:p>
          <w:p w:rsidR="00116555" w:rsidRPr="00026188" w:rsidRDefault="00116555" w:rsidP="00C84AA5">
            <w:pPr>
              <w:tabs>
                <w:tab w:val="left" w:pos="2955"/>
              </w:tabs>
              <w:autoSpaceDE w:val="0"/>
              <w:autoSpaceDN w:val="0"/>
              <w:adjustRightInd w:val="0"/>
            </w:pPr>
            <w:r>
              <w:t>7 Развитие двигательного (физического) качества</w:t>
            </w:r>
          </w:p>
        </w:tc>
        <w:tc>
          <w:tcPr>
            <w:tcW w:w="1701" w:type="dxa"/>
            <w:gridSpan w:val="3"/>
          </w:tcPr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Pr="0040453B" w:rsidRDefault="00116555" w:rsidP="00C84AA5">
            <w:pPr>
              <w:jc w:val="center"/>
              <w:rPr>
                <w:b/>
                <w:bCs/>
              </w:rPr>
            </w:pPr>
          </w:p>
        </w:tc>
        <w:tc>
          <w:tcPr>
            <w:tcW w:w="1419" w:type="dxa"/>
          </w:tcPr>
          <w:p w:rsidR="00116555" w:rsidRPr="00C07D2B" w:rsidRDefault="00116555" w:rsidP="00C84AA5">
            <w:pPr>
              <w:jc w:val="center"/>
            </w:pPr>
            <w:r>
              <w:t>3</w:t>
            </w:r>
          </w:p>
        </w:tc>
      </w:tr>
      <w:tr w:rsidR="00116555" w:rsidRPr="00620143">
        <w:trPr>
          <w:trHeight w:val="828"/>
        </w:trPr>
        <w:tc>
          <w:tcPr>
            <w:tcW w:w="3649" w:type="dxa"/>
            <w:gridSpan w:val="3"/>
            <w:vMerge/>
          </w:tcPr>
          <w:p w:rsidR="00116555" w:rsidRPr="0040453B" w:rsidRDefault="00116555" w:rsidP="00C84AA5">
            <w:pPr>
              <w:jc w:val="center"/>
              <w:rPr>
                <w:b/>
                <w:bCs/>
              </w:rPr>
            </w:pPr>
          </w:p>
        </w:tc>
        <w:tc>
          <w:tcPr>
            <w:tcW w:w="8648" w:type="dxa"/>
          </w:tcPr>
          <w:p w:rsidR="00116555" w:rsidRPr="00026188" w:rsidRDefault="00116555" w:rsidP="00C84AA5">
            <w:pPr>
              <w:rPr>
                <w:b/>
                <w:bCs/>
              </w:rPr>
            </w:pPr>
            <w:r w:rsidRPr="00026188">
              <w:rPr>
                <w:b/>
                <w:bCs/>
              </w:rPr>
              <w:t>Практические занятия:</w:t>
            </w:r>
          </w:p>
          <w:p w:rsidR="00116555" w:rsidRDefault="00116555" w:rsidP="00C84AA5">
            <w:pPr>
              <w:autoSpaceDE w:val="0"/>
              <w:autoSpaceDN w:val="0"/>
              <w:adjustRightInd w:val="0"/>
            </w:pPr>
            <w:r>
              <w:t>Волейбол:</w:t>
            </w:r>
          </w:p>
          <w:p w:rsidR="00116555" w:rsidRPr="00DD1317" w:rsidRDefault="00116555" w:rsidP="00C84AA5">
            <w:pPr>
              <w:autoSpaceDE w:val="0"/>
              <w:autoSpaceDN w:val="0"/>
              <w:adjustRightInd w:val="0"/>
            </w:pPr>
            <w:r>
              <w:t xml:space="preserve">1 Совершенствование и контроль </w:t>
            </w:r>
            <w:r w:rsidRPr="00DD1317">
              <w:t>техники двигательных действий,</w:t>
            </w:r>
          </w:p>
          <w:p w:rsidR="00116555" w:rsidRDefault="00116555" w:rsidP="00C84AA5">
            <w:pPr>
              <w:autoSpaceDE w:val="0"/>
              <w:autoSpaceDN w:val="0"/>
              <w:adjustRightInd w:val="0"/>
            </w:pPr>
            <w:r w:rsidRPr="00DD1317">
              <w:t>т</w:t>
            </w:r>
            <w:r>
              <w:t>ехнико-тактических приёмов спортивной игры волейбол</w:t>
            </w:r>
          </w:p>
          <w:p w:rsidR="00116555" w:rsidRDefault="00116555" w:rsidP="00C84AA5">
            <w:pPr>
              <w:autoSpaceDE w:val="0"/>
              <w:autoSpaceDN w:val="0"/>
              <w:adjustRightInd w:val="0"/>
            </w:pPr>
            <w:r>
              <w:t>2 Развитие ДК – «Ловкость»</w:t>
            </w:r>
          </w:p>
          <w:p w:rsidR="00116555" w:rsidRDefault="00116555" w:rsidP="00C84AA5">
            <w:pPr>
              <w:autoSpaceDE w:val="0"/>
              <w:autoSpaceDN w:val="0"/>
              <w:adjustRightInd w:val="0"/>
            </w:pPr>
            <w:r>
              <w:t>Настольный теннис:</w:t>
            </w:r>
          </w:p>
          <w:p w:rsidR="00116555" w:rsidRPr="00DD1317" w:rsidRDefault="00116555" w:rsidP="00C84AA5">
            <w:pPr>
              <w:autoSpaceDE w:val="0"/>
              <w:autoSpaceDN w:val="0"/>
              <w:adjustRightInd w:val="0"/>
            </w:pPr>
            <w:r>
              <w:t>1 Обучение, совершенствование и контроль технических и тактических приёмов спортивной игры настольный теннис</w:t>
            </w:r>
          </w:p>
          <w:p w:rsidR="00116555" w:rsidRPr="00620143" w:rsidRDefault="00116555" w:rsidP="00C84AA5">
            <w:pPr>
              <w:autoSpaceDE w:val="0"/>
              <w:autoSpaceDN w:val="0"/>
              <w:adjustRightInd w:val="0"/>
            </w:pPr>
            <w:r>
              <w:t>2Развитиедвигательного</w:t>
            </w:r>
            <w:r w:rsidRPr="00DD1317">
              <w:t xml:space="preserve"> качеств</w:t>
            </w:r>
            <w:r>
              <w:t>а</w:t>
            </w:r>
            <w:r w:rsidRPr="00DD1317">
              <w:t>:</w:t>
            </w:r>
            <w:r>
              <w:t xml:space="preserve"> - «Ловкость»</w:t>
            </w:r>
          </w:p>
        </w:tc>
        <w:tc>
          <w:tcPr>
            <w:tcW w:w="1701" w:type="dxa"/>
            <w:gridSpan w:val="3"/>
          </w:tcPr>
          <w:p w:rsidR="00116555" w:rsidRPr="00A42E8E" w:rsidRDefault="00116555" w:rsidP="00C84AA5">
            <w:pPr>
              <w:jc w:val="center"/>
            </w:pPr>
            <w:r>
              <w:t>30</w:t>
            </w:r>
          </w:p>
        </w:tc>
        <w:tc>
          <w:tcPr>
            <w:tcW w:w="1419" w:type="dxa"/>
            <w:vMerge w:val="restart"/>
            <w:shd w:val="clear" w:color="auto" w:fill="BFBFBF"/>
          </w:tcPr>
          <w:p w:rsidR="00116555" w:rsidRPr="00C07D2B" w:rsidRDefault="00116555" w:rsidP="00C84AA5">
            <w:pPr>
              <w:jc w:val="center"/>
            </w:pPr>
          </w:p>
        </w:tc>
      </w:tr>
      <w:tr w:rsidR="00116555" w:rsidRPr="00620143">
        <w:trPr>
          <w:trHeight w:val="614"/>
        </w:trPr>
        <w:tc>
          <w:tcPr>
            <w:tcW w:w="3649" w:type="dxa"/>
            <w:gridSpan w:val="3"/>
            <w:vMerge/>
          </w:tcPr>
          <w:p w:rsidR="00116555" w:rsidRPr="0040453B" w:rsidRDefault="00116555" w:rsidP="00C84AA5">
            <w:pPr>
              <w:jc w:val="center"/>
              <w:rPr>
                <w:b/>
                <w:bCs/>
              </w:rPr>
            </w:pPr>
          </w:p>
        </w:tc>
        <w:tc>
          <w:tcPr>
            <w:tcW w:w="8648" w:type="dxa"/>
          </w:tcPr>
          <w:p w:rsidR="00116555" w:rsidRDefault="00116555" w:rsidP="00C84AA5">
            <w:r w:rsidRPr="00CD65ED">
              <w:rPr>
                <w:b/>
                <w:bCs/>
              </w:rPr>
              <w:t>Самостоятельная работа:</w:t>
            </w:r>
          </w:p>
          <w:p w:rsidR="00116555" w:rsidRDefault="00116555" w:rsidP="00C84AA5">
            <w:r>
              <w:t xml:space="preserve">                                               Развитие ДК - «Сила»</w:t>
            </w:r>
          </w:p>
          <w:p w:rsidR="00116555" w:rsidRDefault="00116555" w:rsidP="00C84AA5">
            <w:r>
              <w:t xml:space="preserve">                                               Развитие ДК - «Выносливость»</w:t>
            </w:r>
          </w:p>
          <w:p w:rsidR="00116555" w:rsidRPr="006132A6" w:rsidRDefault="00116555" w:rsidP="00C84AA5"/>
        </w:tc>
        <w:tc>
          <w:tcPr>
            <w:tcW w:w="1701" w:type="dxa"/>
            <w:gridSpan w:val="3"/>
          </w:tcPr>
          <w:p w:rsidR="00116555" w:rsidRDefault="00116555" w:rsidP="00C84AA5">
            <w:pPr>
              <w:jc w:val="center"/>
            </w:pPr>
            <w:r>
              <w:t>16</w:t>
            </w:r>
          </w:p>
          <w:p w:rsidR="00116555" w:rsidRPr="0091774B" w:rsidRDefault="00116555" w:rsidP="00C84AA5">
            <w:pPr>
              <w:jc w:val="center"/>
            </w:pPr>
            <w:r>
              <w:t>14</w:t>
            </w:r>
          </w:p>
        </w:tc>
        <w:tc>
          <w:tcPr>
            <w:tcW w:w="1419" w:type="dxa"/>
            <w:vMerge/>
            <w:shd w:val="clear" w:color="auto" w:fill="BFBFBF"/>
          </w:tcPr>
          <w:p w:rsidR="00116555" w:rsidRPr="00C07D2B" w:rsidRDefault="00116555" w:rsidP="00C84AA5">
            <w:pPr>
              <w:jc w:val="center"/>
            </w:pPr>
          </w:p>
        </w:tc>
      </w:tr>
      <w:tr w:rsidR="00116555" w:rsidRPr="00620143">
        <w:tc>
          <w:tcPr>
            <w:tcW w:w="3649" w:type="dxa"/>
            <w:gridSpan w:val="3"/>
            <w:vMerge w:val="restart"/>
          </w:tcPr>
          <w:p w:rsidR="00116555" w:rsidRPr="00CA4E87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2.5</w:t>
            </w:r>
          </w:p>
          <w:p w:rsidR="00116555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</w:pPr>
            <w:r>
              <w:t>Комплекс гимнастических упражнений с элементами акробатики</w:t>
            </w:r>
          </w:p>
          <w:p w:rsidR="00116555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</w:pPr>
          </w:p>
          <w:p w:rsidR="00116555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</w:pPr>
          </w:p>
          <w:p w:rsidR="00116555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</w:pPr>
          </w:p>
          <w:p w:rsidR="00116555" w:rsidRPr="00C43937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</w:pPr>
          </w:p>
          <w:p w:rsidR="00116555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16555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16555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16555" w:rsidRPr="00C43937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648" w:type="dxa"/>
          </w:tcPr>
          <w:p w:rsidR="00116555" w:rsidRPr="00CD65ED" w:rsidRDefault="00116555" w:rsidP="00C84AA5">
            <w:pPr>
              <w:rPr>
                <w:b/>
                <w:bCs/>
              </w:rPr>
            </w:pPr>
            <w:r w:rsidRPr="00CD65ED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701" w:type="dxa"/>
            <w:gridSpan w:val="3"/>
          </w:tcPr>
          <w:p w:rsidR="00116555" w:rsidRPr="001E606D" w:rsidRDefault="00116555" w:rsidP="00C84A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</w:t>
            </w:r>
          </w:p>
        </w:tc>
        <w:tc>
          <w:tcPr>
            <w:tcW w:w="1419" w:type="dxa"/>
            <w:vMerge/>
            <w:shd w:val="clear" w:color="auto" w:fill="BFBFBF"/>
          </w:tcPr>
          <w:p w:rsidR="00116555" w:rsidRPr="00C07D2B" w:rsidRDefault="00116555" w:rsidP="00C84AA5">
            <w:pPr>
              <w:jc w:val="center"/>
            </w:pPr>
          </w:p>
        </w:tc>
      </w:tr>
      <w:tr w:rsidR="00116555" w:rsidRPr="00620143">
        <w:trPr>
          <w:trHeight w:val="828"/>
        </w:trPr>
        <w:tc>
          <w:tcPr>
            <w:tcW w:w="3649" w:type="dxa"/>
            <w:gridSpan w:val="3"/>
            <w:vMerge/>
          </w:tcPr>
          <w:p w:rsidR="00116555" w:rsidRPr="0040453B" w:rsidRDefault="00116555" w:rsidP="00C84AA5">
            <w:pPr>
              <w:jc w:val="center"/>
              <w:rPr>
                <w:b/>
                <w:bCs/>
              </w:rPr>
            </w:pPr>
          </w:p>
        </w:tc>
        <w:tc>
          <w:tcPr>
            <w:tcW w:w="8648" w:type="dxa"/>
          </w:tcPr>
          <w:p w:rsidR="00116555" w:rsidRPr="0064681C" w:rsidRDefault="00116555" w:rsidP="00C84AA5">
            <w:pPr>
              <w:rPr>
                <w:b/>
                <w:bCs/>
              </w:rPr>
            </w:pPr>
            <w:r w:rsidRPr="00C43937">
              <w:rPr>
                <w:b/>
                <w:bCs/>
              </w:rPr>
              <w:t xml:space="preserve"> Техника безопасности на занятиях акробатическими</w:t>
            </w:r>
            <w:r>
              <w:rPr>
                <w:b/>
                <w:bCs/>
              </w:rPr>
              <w:t xml:space="preserve"> и силовыми</w:t>
            </w:r>
            <w:r w:rsidRPr="00C43937">
              <w:rPr>
                <w:b/>
                <w:bCs/>
              </w:rPr>
              <w:t xml:space="preserve"> упражнениями</w:t>
            </w:r>
          </w:p>
          <w:p w:rsidR="00116555" w:rsidRDefault="00116555" w:rsidP="00C84AA5">
            <w:r>
              <w:t>1 Виды гимнастических, акробатических упражнений и комбинаций</w:t>
            </w:r>
          </w:p>
          <w:p w:rsidR="00116555" w:rsidRDefault="00116555" w:rsidP="00C84AA5">
            <w:r>
              <w:t>2 Техника акробатических упражнений</w:t>
            </w:r>
          </w:p>
          <w:p w:rsidR="00116555" w:rsidRDefault="00116555" w:rsidP="00C84AA5">
            <w:r>
              <w:t>2 Комплексы акробатических упражнений</w:t>
            </w:r>
          </w:p>
          <w:p w:rsidR="00116555" w:rsidRPr="00DA4C03" w:rsidRDefault="00116555" w:rsidP="00C84AA5">
            <w:pPr>
              <w:spacing w:line="240" w:lineRule="atLeast"/>
            </w:pPr>
            <w:r>
              <w:t>3 Особенности составления комплексов</w:t>
            </w:r>
          </w:p>
        </w:tc>
        <w:tc>
          <w:tcPr>
            <w:tcW w:w="1701" w:type="dxa"/>
            <w:gridSpan w:val="3"/>
          </w:tcPr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Default="00116555" w:rsidP="00C84AA5">
            <w:pPr>
              <w:jc w:val="center"/>
            </w:pPr>
          </w:p>
          <w:p w:rsidR="00116555" w:rsidRPr="0040453B" w:rsidRDefault="00116555" w:rsidP="00C84AA5">
            <w:pPr>
              <w:rPr>
                <w:b/>
                <w:bCs/>
              </w:rPr>
            </w:pPr>
          </w:p>
        </w:tc>
        <w:tc>
          <w:tcPr>
            <w:tcW w:w="1419" w:type="dxa"/>
          </w:tcPr>
          <w:p w:rsidR="00116555" w:rsidRPr="00C07D2B" w:rsidRDefault="00116555" w:rsidP="00C84AA5">
            <w:pPr>
              <w:jc w:val="center"/>
            </w:pPr>
            <w:r>
              <w:t>3</w:t>
            </w:r>
          </w:p>
        </w:tc>
      </w:tr>
      <w:tr w:rsidR="00116555" w:rsidRPr="00620143">
        <w:trPr>
          <w:trHeight w:val="828"/>
        </w:trPr>
        <w:tc>
          <w:tcPr>
            <w:tcW w:w="3649" w:type="dxa"/>
            <w:gridSpan w:val="3"/>
            <w:vMerge/>
          </w:tcPr>
          <w:p w:rsidR="00116555" w:rsidRPr="0040453B" w:rsidRDefault="00116555" w:rsidP="00C84AA5">
            <w:pPr>
              <w:jc w:val="center"/>
              <w:rPr>
                <w:b/>
                <w:bCs/>
              </w:rPr>
            </w:pPr>
          </w:p>
        </w:tc>
        <w:tc>
          <w:tcPr>
            <w:tcW w:w="8648" w:type="dxa"/>
          </w:tcPr>
          <w:p w:rsidR="00116555" w:rsidRPr="0064681C" w:rsidRDefault="00116555" w:rsidP="00C84AA5">
            <w:pPr>
              <w:rPr>
                <w:b/>
                <w:bCs/>
              </w:rPr>
            </w:pPr>
            <w:r w:rsidRPr="0064681C">
              <w:rPr>
                <w:b/>
                <w:bCs/>
              </w:rPr>
              <w:t>Практические занятия:</w:t>
            </w:r>
          </w:p>
          <w:p w:rsidR="00116555" w:rsidRPr="00FC68E0" w:rsidRDefault="00116555" w:rsidP="00C84AA5">
            <w:pPr>
              <w:rPr>
                <w:b/>
                <w:bCs/>
              </w:rPr>
            </w:pPr>
            <w:r w:rsidRPr="00620143">
              <w:t>1</w:t>
            </w:r>
            <w:r>
              <w:t xml:space="preserve"> Совершенствование и контроль техники акробатических упражнений</w:t>
            </w:r>
          </w:p>
          <w:p w:rsidR="00116555" w:rsidRDefault="00116555" w:rsidP="00C84AA5">
            <w:r>
              <w:t>2 Обучение, совершенствование и контроль выполнения комплексов гимнастических упражнений с элементами акробатики</w:t>
            </w:r>
          </w:p>
          <w:p w:rsidR="00116555" w:rsidRPr="00620143" w:rsidRDefault="00116555" w:rsidP="00C84AA5">
            <w:r>
              <w:t>3</w:t>
            </w:r>
            <w:r w:rsidRPr="006D680D">
              <w:t>Развитие ДК «Сила»</w:t>
            </w:r>
          </w:p>
          <w:p w:rsidR="00116555" w:rsidRPr="00620143" w:rsidRDefault="00116555" w:rsidP="00C84AA5"/>
        </w:tc>
        <w:tc>
          <w:tcPr>
            <w:tcW w:w="1701" w:type="dxa"/>
            <w:gridSpan w:val="3"/>
          </w:tcPr>
          <w:p w:rsidR="00116555" w:rsidRDefault="00116555" w:rsidP="00C84AA5">
            <w:pPr>
              <w:jc w:val="center"/>
            </w:pPr>
            <w:r>
              <w:t>36</w:t>
            </w:r>
          </w:p>
          <w:p w:rsidR="00116555" w:rsidRPr="00A42E8E" w:rsidRDefault="00116555" w:rsidP="00C84AA5">
            <w:pPr>
              <w:jc w:val="center"/>
            </w:pPr>
          </w:p>
        </w:tc>
        <w:tc>
          <w:tcPr>
            <w:tcW w:w="1419" w:type="dxa"/>
            <w:vMerge w:val="restart"/>
            <w:shd w:val="clear" w:color="auto" w:fill="BFBFBF"/>
          </w:tcPr>
          <w:p w:rsidR="00116555" w:rsidRPr="00C07D2B" w:rsidRDefault="00116555" w:rsidP="00C84AA5">
            <w:pPr>
              <w:jc w:val="center"/>
            </w:pPr>
          </w:p>
        </w:tc>
      </w:tr>
      <w:tr w:rsidR="00116555" w:rsidRPr="00620143">
        <w:trPr>
          <w:trHeight w:val="614"/>
        </w:trPr>
        <w:tc>
          <w:tcPr>
            <w:tcW w:w="3649" w:type="dxa"/>
            <w:gridSpan w:val="3"/>
            <w:vMerge/>
          </w:tcPr>
          <w:p w:rsidR="00116555" w:rsidRPr="0040453B" w:rsidRDefault="00116555" w:rsidP="00C84AA5">
            <w:pPr>
              <w:jc w:val="center"/>
              <w:rPr>
                <w:b/>
                <w:bCs/>
              </w:rPr>
            </w:pPr>
          </w:p>
        </w:tc>
        <w:tc>
          <w:tcPr>
            <w:tcW w:w="8648" w:type="dxa"/>
          </w:tcPr>
          <w:p w:rsidR="00116555" w:rsidRDefault="00116555" w:rsidP="00C84AA5">
            <w:r w:rsidRPr="00CD65ED">
              <w:rPr>
                <w:b/>
                <w:bCs/>
              </w:rPr>
              <w:t>Самостоятельная работа:</w:t>
            </w:r>
          </w:p>
          <w:p w:rsidR="00116555" w:rsidRDefault="00116555" w:rsidP="00C84AA5">
            <w:r>
              <w:t xml:space="preserve">                                               Развитие ДК - «Быстрота»</w:t>
            </w:r>
          </w:p>
          <w:p w:rsidR="00116555" w:rsidRPr="006132A6" w:rsidRDefault="00116555" w:rsidP="00C84AA5">
            <w:r>
              <w:t xml:space="preserve">                                               Развитие ДК - «Ловкость»                                                                  </w:t>
            </w:r>
          </w:p>
        </w:tc>
        <w:tc>
          <w:tcPr>
            <w:tcW w:w="1701" w:type="dxa"/>
            <w:gridSpan w:val="3"/>
          </w:tcPr>
          <w:p w:rsidR="00116555" w:rsidRDefault="00116555" w:rsidP="00C84AA5">
            <w:pPr>
              <w:jc w:val="center"/>
            </w:pPr>
            <w:r>
              <w:t>14</w:t>
            </w:r>
          </w:p>
          <w:p w:rsidR="00116555" w:rsidRPr="0091774B" w:rsidRDefault="00116555" w:rsidP="00C84AA5">
            <w:pPr>
              <w:jc w:val="center"/>
            </w:pPr>
            <w:r>
              <w:t>14</w:t>
            </w:r>
          </w:p>
        </w:tc>
        <w:tc>
          <w:tcPr>
            <w:tcW w:w="1419" w:type="dxa"/>
            <w:vMerge/>
            <w:shd w:val="clear" w:color="auto" w:fill="BFBFBF"/>
          </w:tcPr>
          <w:p w:rsidR="00116555" w:rsidRPr="00C07D2B" w:rsidRDefault="00116555" w:rsidP="00C84AA5">
            <w:pPr>
              <w:jc w:val="center"/>
            </w:pPr>
          </w:p>
        </w:tc>
      </w:tr>
      <w:tr w:rsidR="00116555">
        <w:tblPrEx>
          <w:tblLook w:val="0000"/>
        </w:tblPrEx>
        <w:trPr>
          <w:trHeight w:val="330"/>
        </w:trPr>
        <w:tc>
          <w:tcPr>
            <w:tcW w:w="12297" w:type="dxa"/>
            <w:gridSpan w:val="4"/>
          </w:tcPr>
          <w:p w:rsidR="00116555" w:rsidRPr="00C14D7E" w:rsidRDefault="00116555" w:rsidP="00C84AA5">
            <w:pPr>
              <w:pStyle w:val="Heading1"/>
              <w:tabs>
                <w:tab w:val="left" w:pos="10245"/>
              </w:tabs>
              <w:ind w:left="108"/>
              <w:rPr>
                <w:b/>
                <w:bCs/>
                <w:caps/>
              </w:rPr>
            </w:pPr>
            <w:r w:rsidRPr="00C14D7E">
              <w:rPr>
                <w:b/>
                <w:bCs/>
              </w:rPr>
              <w:tab/>
              <w:t>Всего</w:t>
            </w:r>
          </w:p>
        </w:tc>
        <w:tc>
          <w:tcPr>
            <w:tcW w:w="1695" w:type="dxa"/>
            <w:gridSpan w:val="2"/>
          </w:tcPr>
          <w:p w:rsidR="00116555" w:rsidRPr="00C14D7E" w:rsidRDefault="00116555" w:rsidP="00C84AA5">
            <w:pPr>
              <w:pStyle w:val="Heading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 xml:space="preserve">   324</w:t>
            </w:r>
          </w:p>
        </w:tc>
        <w:tc>
          <w:tcPr>
            <w:tcW w:w="1425" w:type="dxa"/>
            <w:gridSpan w:val="2"/>
          </w:tcPr>
          <w:p w:rsidR="00116555" w:rsidRDefault="00116555" w:rsidP="00C84AA5">
            <w:pPr>
              <w:pStyle w:val="Heading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caps/>
              </w:rPr>
            </w:pPr>
          </w:p>
        </w:tc>
      </w:tr>
    </w:tbl>
    <w:p w:rsidR="00116555" w:rsidRDefault="00116555" w:rsidP="00A1069E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caps/>
        </w:rPr>
      </w:pPr>
    </w:p>
    <w:p w:rsidR="00116555" w:rsidRDefault="00116555" w:rsidP="00A1069E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>
        <w:rPr>
          <w:caps/>
        </w:rPr>
        <w:t>*</w:t>
      </w:r>
      <w:r>
        <w:t>Тема 1.1 на лекционном занятии освящается только по первой части, вопросы остальных частей распределяются по 5-10 минут на каждое занятие в течение всего периода обучения</w:t>
      </w:r>
    </w:p>
    <w:p w:rsidR="00116555" w:rsidRDefault="00116555" w:rsidP="00A1069E"/>
    <w:p w:rsidR="00116555" w:rsidRDefault="00116555" w:rsidP="00A1069E"/>
    <w:p w:rsidR="00116555" w:rsidRDefault="00116555" w:rsidP="00A1069E"/>
    <w:p w:rsidR="00116555" w:rsidRDefault="00116555" w:rsidP="00A1069E"/>
    <w:p w:rsidR="00116555" w:rsidRDefault="00116555" w:rsidP="00A1069E"/>
    <w:p w:rsidR="00116555" w:rsidRDefault="00116555" w:rsidP="00A1069E"/>
    <w:p w:rsidR="00116555" w:rsidRDefault="00116555" w:rsidP="00A1069E"/>
    <w:p w:rsidR="00116555" w:rsidRDefault="00116555" w:rsidP="00A1069E"/>
    <w:p w:rsidR="00116555" w:rsidRDefault="00116555" w:rsidP="00A1069E"/>
    <w:p w:rsidR="00116555" w:rsidRDefault="00116555" w:rsidP="00A1069E"/>
    <w:p w:rsidR="00116555" w:rsidRDefault="00116555" w:rsidP="00A1069E"/>
    <w:p w:rsidR="00116555" w:rsidRDefault="00116555" w:rsidP="00A1069E"/>
    <w:p w:rsidR="00116555" w:rsidRDefault="00116555" w:rsidP="00A1069E"/>
    <w:p w:rsidR="00116555" w:rsidRDefault="00116555" w:rsidP="00A1069E"/>
    <w:p w:rsidR="00116555" w:rsidRDefault="00116555" w:rsidP="00A246D1"/>
    <w:p w:rsidR="00116555" w:rsidRDefault="00116555" w:rsidP="00A246D1"/>
    <w:p w:rsidR="00116555" w:rsidRPr="00A246D1" w:rsidRDefault="00116555" w:rsidP="00A246D1">
      <w:pPr>
        <w:sectPr w:rsidR="00116555" w:rsidRPr="00A246D1" w:rsidSect="00A1069E">
          <w:headerReference w:type="default" r:id="rId8"/>
          <w:pgSz w:w="16838" w:h="11906" w:orient="landscape"/>
          <w:pgMar w:top="851" w:right="1134" w:bottom="567" w:left="567" w:header="709" w:footer="709" w:gutter="0"/>
          <w:cols w:space="708"/>
          <w:docGrid w:linePitch="360"/>
        </w:sectPr>
      </w:pPr>
    </w:p>
    <w:p w:rsidR="00116555" w:rsidRPr="00125B7A" w:rsidRDefault="00116555" w:rsidP="00A1069E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bCs/>
          <w:caps/>
          <w:sz w:val="32"/>
          <w:szCs w:val="32"/>
        </w:rPr>
      </w:pPr>
      <w:r w:rsidRPr="00125B7A">
        <w:rPr>
          <w:b/>
          <w:bCs/>
          <w:caps/>
          <w:sz w:val="32"/>
          <w:szCs w:val="32"/>
        </w:rPr>
        <w:t>3 условия реализации УЧЕБНОЙ дисциплины</w:t>
      </w:r>
    </w:p>
    <w:p w:rsidR="00116555" w:rsidRPr="00681971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</w:t>
      </w:r>
      <w:r w:rsidRPr="00681971">
        <w:rPr>
          <w:b/>
          <w:bCs/>
          <w:sz w:val="28"/>
          <w:szCs w:val="28"/>
        </w:rPr>
        <w:t xml:space="preserve"> Требования к минимальному материально-техническому обеспечению</w:t>
      </w:r>
    </w:p>
    <w:p w:rsidR="00116555" w:rsidRPr="00B44B6F" w:rsidRDefault="00116555" w:rsidP="00A1069E">
      <w:pPr>
        <w:autoSpaceDE w:val="0"/>
        <w:autoSpaceDN w:val="0"/>
        <w:adjustRightInd w:val="0"/>
        <w:spacing w:line="360" w:lineRule="auto"/>
        <w:rPr>
          <w:rFonts w:ascii="TT24o00" w:hAnsi="TT24o00" w:cs="TT24o00"/>
          <w:sz w:val="28"/>
          <w:szCs w:val="28"/>
        </w:rPr>
      </w:pPr>
      <w:r w:rsidRPr="00681971">
        <w:rPr>
          <w:sz w:val="28"/>
          <w:szCs w:val="28"/>
        </w:rPr>
        <w:t xml:space="preserve">Реализация учебной дисциплины требует наличия </w:t>
      </w:r>
      <w:r>
        <w:rPr>
          <w:sz w:val="28"/>
          <w:szCs w:val="28"/>
        </w:rPr>
        <w:t xml:space="preserve">спортивного зала, открытого стадиона широкого профиля </w:t>
      </w:r>
      <w:r w:rsidRPr="00B44B6F">
        <w:rPr>
          <w:sz w:val="28"/>
          <w:szCs w:val="28"/>
        </w:rPr>
        <w:t>с элементами полосы препятствий,</w:t>
      </w:r>
      <w:r>
        <w:rPr>
          <w:sz w:val="28"/>
          <w:szCs w:val="28"/>
        </w:rPr>
        <w:t xml:space="preserve"> </w:t>
      </w:r>
      <w:r w:rsidRPr="00550171">
        <w:rPr>
          <w:sz w:val="28"/>
          <w:szCs w:val="28"/>
        </w:rPr>
        <w:t>зал для атлетической гимнастики, аэробики и акробатики, настольного тенниса</w:t>
      </w:r>
      <w:r>
        <w:rPr>
          <w:sz w:val="28"/>
          <w:szCs w:val="28"/>
        </w:rPr>
        <w:t>.</w:t>
      </w:r>
    </w:p>
    <w:p w:rsidR="00116555" w:rsidRDefault="00116555" w:rsidP="00A10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E85B42">
        <w:rPr>
          <w:b/>
          <w:bCs/>
          <w:sz w:val="28"/>
          <w:szCs w:val="28"/>
        </w:rPr>
        <w:t>Оборудование учебного кабинета:</w:t>
      </w:r>
    </w:p>
    <w:p w:rsidR="00116555" w:rsidRDefault="00116555" w:rsidP="00A1069E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 рабочее место преподавателя</w:t>
      </w:r>
    </w:p>
    <w:p w:rsidR="00116555" w:rsidRDefault="00116555" w:rsidP="00A1069E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360" w:lineRule="auto"/>
        <w:ind w:left="2160" w:hanging="21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 раздевалка</w:t>
      </w:r>
    </w:p>
    <w:p w:rsidR="00116555" w:rsidRDefault="00116555" w:rsidP="00A1069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3спортивный инвентарь и оборудование</w:t>
      </w:r>
    </w:p>
    <w:p w:rsidR="00116555" w:rsidRDefault="00116555" w:rsidP="00A1069E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Спортивный инвентарь и оборудование</w:t>
      </w:r>
      <w:r w:rsidRPr="005E36C5">
        <w:rPr>
          <w:b/>
          <w:bCs/>
          <w:sz w:val="28"/>
          <w:szCs w:val="28"/>
        </w:rPr>
        <w:t>:</w:t>
      </w:r>
    </w:p>
    <w:p w:rsidR="00116555" w:rsidRPr="00D1737D" w:rsidRDefault="00116555" w:rsidP="00A1069E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1737D">
        <w:rPr>
          <w:sz w:val="28"/>
          <w:szCs w:val="28"/>
        </w:rPr>
        <w:t>Перекладина (высокая)</w:t>
      </w:r>
    </w:p>
    <w:p w:rsidR="00116555" w:rsidRPr="00D1737D" w:rsidRDefault="00116555" w:rsidP="00A1069E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1737D">
        <w:rPr>
          <w:sz w:val="28"/>
          <w:szCs w:val="28"/>
        </w:rPr>
        <w:t xml:space="preserve"> Гири (16, 24 кг)</w:t>
      </w:r>
    </w:p>
    <w:p w:rsidR="00116555" w:rsidRPr="00D1737D" w:rsidRDefault="00116555" w:rsidP="00A1069E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1737D">
        <w:rPr>
          <w:sz w:val="28"/>
          <w:szCs w:val="28"/>
        </w:rPr>
        <w:t xml:space="preserve"> Штанга (до 60кг)</w:t>
      </w:r>
    </w:p>
    <w:p w:rsidR="00116555" w:rsidRPr="00D1737D" w:rsidRDefault="00116555" w:rsidP="00A1069E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1737D">
        <w:rPr>
          <w:sz w:val="28"/>
          <w:szCs w:val="28"/>
        </w:rPr>
        <w:t xml:space="preserve"> Брусья (параллельные)</w:t>
      </w:r>
    </w:p>
    <w:p w:rsidR="00116555" w:rsidRPr="00D1737D" w:rsidRDefault="00116555" w:rsidP="00A1069E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1737D">
        <w:rPr>
          <w:sz w:val="28"/>
          <w:szCs w:val="28"/>
        </w:rPr>
        <w:t xml:space="preserve"> Ска</w:t>
      </w:r>
      <w:r>
        <w:rPr>
          <w:sz w:val="28"/>
          <w:szCs w:val="28"/>
        </w:rPr>
        <w:t>ка</w:t>
      </w:r>
      <w:r w:rsidRPr="00D1737D">
        <w:rPr>
          <w:sz w:val="28"/>
          <w:szCs w:val="28"/>
        </w:rPr>
        <w:t>лки различной длины</w:t>
      </w:r>
    </w:p>
    <w:p w:rsidR="00116555" w:rsidRPr="00D1737D" w:rsidRDefault="00116555" w:rsidP="00A1069E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1737D">
        <w:rPr>
          <w:sz w:val="28"/>
          <w:szCs w:val="28"/>
        </w:rPr>
        <w:t xml:space="preserve"> Инвентарь для игры в настольный теннис</w:t>
      </w:r>
    </w:p>
    <w:p w:rsidR="00116555" w:rsidRPr="00D1737D" w:rsidRDefault="00116555" w:rsidP="00A1069E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1737D">
        <w:rPr>
          <w:sz w:val="28"/>
          <w:szCs w:val="28"/>
        </w:rPr>
        <w:t xml:space="preserve"> Футбольные мячи</w:t>
      </w:r>
    </w:p>
    <w:p w:rsidR="00116555" w:rsidRPr="00D1737D" w:rsidRDefault="00116555" w:rsidP="00A1069E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1737D">
        <w:rPr>
          <w:sz w:val="28"/>
          <w:szCs w:val="28"/>
        </w:rPr>
        <w:t xml:space="preserve"> Волейбольные мячи</w:t>
      </w:r>
    </w:p>
    <w:p w:rsidR="00116555" w:rsidRPr="00D1737D" w:rsidRDefault="00116555" w:rsidP="00A1069E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1737D">
        <w:rPr>
          <w:sz w:val="28"/>
          <w:szCs w:val="28"/>
        </w:rPr>
        <w:t xml:space="preserve"> Гимнастические скамейки</w:t>
      </w:r>
    </w:p>
    <w:p w:rsidR="00116555" w:rsidRDefault="00116555" w:rsidP="00A1069E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1737D">
        <w:rPr>
          <w:sz w:val="28"/>
          <w:szCs w:val="28"/>
        </w:rPr>
        <w:t xml:space="preserve"> «Гранаты» - 700гр; 500гр</w:t>
      </w:r>
    </w:p>
    <w:p w:rsidR="00116555" w:rsidRPr="00D1737D" w:rsidRDefault="00116555" w:rsidP="00A1069E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1737D">
        <w:rPr>
          <w:sz w:val="28"/>
          <w:szCs w:val="28"/>
        </w:rPr>
        <w:t>Малые мячи (теннисные)</w:t>
      </w:r>
    </w:p>
    <w:p w:rsidR="00116555" w:rsidRPr="00D1737D" w:rsidRDefault="00116555" w:rsidP="00A1069E">
      <w:pPr>
        <w:tabs>
          <w:tab w:val="left" w:pos="520"/>
        </w:tabs>
        <w:spacing w:line="360" w:lineRule="auto"/>
        <w:rPr>
          <w:sz w:val="28"/>
          <w:szCs w:val="28"/>
        </w:rPr>
      </w:pPr>
      <w:r w:rsidRPr="00D1737D">
        <w:rPr>
          <w:sz w:val="28"/>
          <w:szCs w:val="28"/>
        </w:rPr>
        <w:t xml:space="preserve">     12  Силовые тренажеры</w:t>
      </w:r>
    </w:p>
    <w:p w:rsidR="00116555" w:rsidRPr="00D1737D" w:rsidRDefault="00116555" w:rsidP="00A1069E">
      <w:pPr>
        <w:tabs>
          <w:tab w:val="left" w:pos="460"/>
        </w:tabs>
        <w:spacing w:line="360" w:lineRule="auto"/>
        <w:rPr>
          <w:sz w:val="28"/>
          <w:szCs w:val="28"/>
        </w:rPr>
      </w:pPr>
      <w:r w:rsidRPr="00D1737D">
        <w:rPr>
          <w:sz w:val="28"/>
          <w:szCs w:val="28"/>
        </w:rPr>
        <w:t xml:space="preserve">     13  Велотренажеры</w:t>
      </w:r>
    </w:p>
    <w:p w:rsidR="00116555" w:rsidRPr="00D1737D" w:rsidRDefault="00116555" w:rsidP="00A1069E">
      <w:pPr>
        <w:spacing w:line="360" w:lineRule="auto"/>
      </w:pPr>
      <w:r w:rsidRPr="00D1737D">
        <w:rPr>
          <w:sz w:val="28"/>
          <w:szCs w:val="28"/>
        </w:rPr>
        <w:t xml:space="preserve">     14  Беговые дорожки</w:t>
      </w:r>
    </w:p>
    <w:p w:rsidR="00116555" w:rsidRDefault="00116555" w:rsidP="00A1069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A67E8">
        <w:rPr>
          <w:sz w:val="28"/>
          <w:szCs w:val="28"/>
        </w:rPr>
        <w:t>15  Гимнастические маты</w:t>
      </w:r>
    </w:p>
    <w:p w:rsidR="00116555" w:rsidRDefault="00116555" w:rsidP="00A1069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33A09">
        <w:rPr>
          <w:sz w:val="28"/>
          <w:szCs w:val="28"/>
        </w:rPr>
        <w:t>16   Гантели</w:t>
      </w:r>
      <w:r>
        <w:rPr>
          <w:sz w:val="28"/>
          <w:szCs w:val="28"/>
        </w:rPr>
        <w:t xml:space="preserve"> (различного веса)</w:t>
      </w:r>
    </w:p>
    <w:p w:rsidR="00116555" w:rsidRDefault="00116555" w:rsidP="00A1069E">
      <w:pPr>
        <w:autoSpaceDE w:val="0"/>
        <w:autoSpaceDN w:val="0"/>
        <w:adjustRightInd w:val="0"/>
        <w:spacing w:line="360" w:lineRule="auto"/>
        <w:rPr>
          <w:rFonts w:ascii="TT24o00" w:hAnsi="TT24o00" w:cs="TT24o00"/>
          <w:sz w:val="28"/>
          <w:szCs w:val="28"/>
        </w:rPr>
      </w:pPr>
      <w:r>
        <w:rPr>
          <w:sz w:val="28"/>
          <w:szCs w:val="28"/>
        </w:rPr>
        <w:t xml:space="preserve">     17 Шведская стенка</w:t>
      </w:r>
    </w:p>
    <w:p w:rsidR="00116555" w:rsidRDefault="00116555" w:rsidP="00A1069E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54959">
        <w:rPr>
          <w:sz w:val="28"/>
          <w:szCs w:val="28"/>
        </w:rPr>
        <w:t xml:space="preserve">18 </w:t>
      </w:r>
      <w:r>
        <w:rPr>
          <w:sz w:val="28"/>
          <w:szCs w:val="28"/>
        </w:rPr>
        <w:t>Д</w:t>
      </w:r>
      <w:r w:rsidRPr="00754959">
        <w:rPr>
          <w:sz w:val="28"/>
          <w:szCs w:val="28"/>
        </w:rPr>
        <w:t xml:space="preserve">орожка резиновая разметочная для </w:t>
      </w:r>
      <w:r>
        <w:rPr>
          <w:sz w:val="28"/>
          <w:szCs w:val="28"/>
        </w:rPr>
        <w:t>прыжков и метания</w:t>
      </w:r>
    </w:p>
    <w:p w:rsidR="00116555" w:rsidRDefault="00116555" w:rsidP="00A1069E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116555" w:rsidRDefault="00116555" w:rsidP="00A1069E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116555" w:rsidRPr="004A3F02" w:rsidRDefault="00116555" w:rsidP="00A1069E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754959">
        <w:rPr>
          <w:b/>
          <w:bCs/>
          <w:sz w:val="28"/>
          <w:szCs w:val="28"/>
        </w:rPr>
        <w:t>Технические средства обучения:</w:t>
      </w:r>
    </w:p>
    <w:p w:rsidR="00116555" w:rsidRPr="00754959" w:rsidRDefault="00116555" w:rsidP="00A1069E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754959">
        <w:rPr>
          <w:sz w:val="28"/>
          <w:szCs w:val="28"/>
        </w:rPr>
        <w:t>- музыкальный центр, выносные колонки, микрофон, компьютер,</w:t>
      </w:r>
      <w:r>
        <w:rPr>
          <w:sz w:val="28"/>
          <w:szCs w:val="28"/>
        </w:rPr>
        <w:t xml:space="preserve"> </w:t>
      </w:r>
      <w:r w:rsidRPr="00754959">
        <w:rPr>
          <w:sz w:val="28"/>
          <w:szCs w:val="28"/>
        </w:rPr>
        <w:t>мультимедийный проектор, экран для обеспечения возможности</w:t>
      </w:r>
      <w:r>
        <w:rPr>
          <w:sz w:val="28"/>
          <w:szCs w:val="28"/>
        </w:rPr>
        <w:t xml:space="preserve"> </w:t>
      </w:r>
      <w:r w:rsidRPr="00754959">
        <w:rPr>
          <w:sz w:val="28"/>
          <w:szCs w:val="28"/>
        </w:rPr>
        <w:t>демонстрации комплексов упражнений</w:t>
      </w:r>
    </w:p>
    <w:p w:rsidR="00116555" w:rsidRDefault="00116555" w:rsidP="00A1069E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754959">
        <w:rPr>
          <w:sz w:val="28"/>
          <w:szCs w:val="28"/>
        </w:rPr>
        <w:t>- электронные носители с записями комплексов упражнений для</w:t>
      </w:r>
      <w:r>
        <w:rPr>
          <w:sz w:val="28"/>
          <w:szCs w:val="28"/>
        </w:rPr>
        <w:t xml:space="preserve"> </w:t>
      </w:r>
      <w:r w:rsidRPr="00754959">
        <w:rPr>
          <w:sz w:val="28"/>
          <w:szCs w:val="28"/>
        </w:rPr>
        <w:t>демонстрации на экране.</w:t>
      </w:r>
    </w:p>
    <w:p w:rsidR="00116555" w:rsidRDefault="00116555" w:rsidP="00A1069E">
      <w:pPr>
        <w:spacing w:line="360" w:lineRule="auto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>3.2</w:t>
      </w:r>
      <w:r w:rsidRPr="00681971">
        <w:rPr>
          <w:b/>
          <w:bCs/>
          <w:sz w:val="28"/>
          <w:szCs w:val="28"/>
        </w:rPr>
        <w:t xml:space="preserve"> Информационное обеспечение обучения</w:t>
      </w:r>
    </w:p>
    <w:p w:rsidR="00116555" w:rsidRDefault="00116555" w:rsidP="00A1069E">
      <w:pPr>
        <w:spacing w:line="360" w:lineRule="auto"/>
        <w:jc w:val="both"/>
        <w:rPr>
          <w:b/>
          <w:bCs/>
          <w:i/>
          <w:iCs/>
          <w:sz w:val="28"/>
          <w:szCs w:val="28"/>
        </w:rPr>
      </w:pPr>
      <w:r w:rsidRPr="00485575">
        <w:rPr>
          <w:b/>
          <w:bCs/>
          <w:i/>
          <w:iCs/>
          <w:sz w:val="28"/>
          <w:szCs w:val="28"/>
        </w:rPr>
        <w:t>Основные источники:</w:t>
      </w:r>
    </w:p>
    <w:p w:rsidR="00116555" w:rsidRPr="00B40774" w:rsidRDefault="00116555" w:rsidP="00A1069E">
      <w:pPr>
        <w:spacing w:line="360" w:lineRule="auto"/>
        <w:jc w:val="center"/>
        <w:rPr>
          <w:b/>
          <w:bCs/>
          <w:sz w:val="28"/>
          <w:szCs w:val="28"/>
        </w:rPr>
      </w:pPr>
      <w:r w:rsidRPr="00B40774">
        <w:rPr>
          <w:b/>
          <w:bCs/>
          <w:sz w:val="28"/>
          <w:szCs w:val="28"/>
        </w:rPr>
        <w:t>Для обучающихся</w:t>
      </w:r>
    </w:p>
    <w:p w:rsidR="00116555" w:rsidRPr="00ED4AAA" w:rsidRDefault="00116555" w:rsidP="00A1069E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ED4AAA">
        <w:rPr>
          <w:color w:val="000000"/>
          <w:sz w:val="28"/>
          <w:szCs w:val="28"/>
        </w:rPr>
        <w:t xml:space="preserve"> Физическая культура : учебник / В.С. Кузнецов, Г.А. Колодницкий. – М. : КНОРУС,2014. – 256с. – (Среднее профессиональное образование).</w:t>
      </w:r>
    </w:p>
    <w:p w:rsidR="00116555" w:rsidRPr="00781D03" w:rsidRDefault="00116555" w:rsidP="00A1069E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ED4AAA">
        <w:rPr>
          <w:color w:val="000000"/>
          <w:sz w:val="28"/>
          <w:szCs w:val="28"/>
        </w:rPr>
        <w:t xml:space="preserve"> Физическая культура : учебник / М.Я. Виленский, А.Г. Горшков. – 2-е изд., стер. - М. : КНОРУС,2015. – 216с. – (Среднее профессиональное образование).</w:t>
      </w:r>
    </w:p>
    <w:p w:rsidR="00116555" w:rsidRPr="00B40774" w:rsidRDefault="00116555" w:rsidP="00A1069E">
      <w:pPr>
        <w:spacing w:line="360" w:lineRule="auto"/>
        <w:ind w:left="360"/>
        <w:jc w:val="center"/>
        <w:rPr>
          <w:b/>
          <w:bCs/>
          <w:sz w:val="28"/>
          <w:szCs w:val="28"/>
        </w:rPr>
      </w:pPr>
      <w:r w:rsidRPr="00B40774">
        <w:rPr>
          <w:b/>
          <w:bCs/>
          <w:sz w:val="28"/>
          <w:szCs w:val="28"/>
        </w:rPr>
        <w:t>Для преподавателей:</w:t>
      </w:r>
    </w:p>
    <w:p w:rsidR="00116555" w:rsidRPr="00E92C57" w:rsidRDefault="00116555" w:rsidP="00A1069E">
      <w:pPr>
        <w:autoSpaceDE w:val="0"/>
        <w:autoSpaceDN w:val="0"/>
        <w:adjustRightInd w:val="0"/>
        <w:spacing w:line="360" w:lineRule="auto"/>
        <w:jc w:val="both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 xml:space="preserve">1 </w:t>
      </w:r>
      <w:r w:rsidRPr="00F23DA8">
        <w:rPr>
          <w:sz w:val="28"/>
          <w:szCs w:val="28"/>
        </w:rPr>
        <w:t>Бишаева А</w:t>
      </w:r>
      <w:r w:rsidRPr="00F23DA8">
        <w:rPr>
          <w:rFonts w:eastAsia="SchoolBookCSanPin-Regular"/>
          <w:sz w:val="28"/>
          <w:szCs w:val="28"/>
        </w:rPr>
        <w:t xml:space="preserve">. </w:t>
      </w:r>
      <w:r w:rsidRPr="00F23DA8">
        <w:rPr>
          <w:sz w:val="28"/>
          <w:szCs w:val="28"/>
        </w:rPr>
        <w:t>А</w:t>
      </w:r>
      <w:r w:rsidRPr="00F23DA8">
        <w:rPr>
          <w:rFonts w:eastAsia="SchoolBookCSanPin-Regular"/>
          <w:sz w:val="28"/>
          <w:szCs w:val="28"/>
        </w:rPr>
        <w:t>. Физическая культура: учебник для студ. учре</w:t>
      </w:r>
      <w:r>
        <w:rPr>
          <w:rFonts w:eastAsia="SchoolBookCSanPin-Regular"/>
          <w:sz w:val="28"/>
          <w:szCs w:val="28"/>
        </w:rPr>
        <w:t xml:space="preserve">ждений сред.проф. образования. </w:t>
      </w:r>
      <w:r w:rsidRPr="00F23DA8">
        <w:rPr>
          <w:rFonts w:eastAsia="SchoolBookCSanPin-Regular"/>
          <w:sz w:val="28"/>
          <w:szCs w:val="28"/>
        </w:rPr>
        <w:t>— М., 2014.</w:t>
      </w:r>
      <w:r w:rsidRPr="00414003">
        <w:rPr>
          <w:rFonts w:eastAsia="SchoolBookCSanPin-Regular"/>
          <w:sz w:val="28"/>
          <w:szCs w:val="28"/>
        </w:rPr>
        <w:t>(</w:t>
      </w:r>
      <w:hyperlink r:id="rId9" w:history="1">
        <w:r w:rsidRPr="00781D03">
          <w:rPr>
            <w:rStyle w:val="Hyperlink"/>
            <w:color w:val="000000"/>
            <w:sz w:val="28"/>
            <w:szCs w:val="28"/>
            <w:lang w:val="en-US"/>
          </w:rPr>
          <w:t>http</w:t>
        </w:r>
        <w:r w:rsidRPr="00781D03">
          <w:rPr>
            <w:rStyle w:val="Hyperlink"/>
            <w:color w:val="000000"/>
            <w:sz w:val="28"/>
            <w:szCs w:val="28"/>
          </w:rPr>
          <w:t>://</w:t>
        </w:r>
        <w:r w:rsidRPr="00781D03">
          <w:rPr>
            <w:rStyle w:val="Hyperlink"/>
            <w:color w:val="000000"/>
            <w:sz w:val="28"/>
            <w:szCs w:val="28"/>
            <w:lang w:val="en-US"/>
          </w:rPr>
          <w:t>www</w:t>
        </w:r>
        <w:r w:rsidRPr="00781D03">
          <w:rPr>
            <w:rStyle w:val="Hyperlink"/>
            <w:color w:val="000000"/>
            <w:sz w:val="28"/>
            <w:szCs w:val="28"/>
          </w:rPr>
          <w:t>.</w:t>
        </w:r>
        <w:r w:rsidRPr="00781D03">
          <w:rPr>
            <w:rStyle w:val="Hyperlink"/>
            <w:color w:val="000000"/>
            <w:sz w:val="28"/>
            <w:szCs w:val="28"/>
            <w:lang w:val="en-US"/>
          </w:rPr>
          <w:t>academia</w:t>
        </w:r>
        <w:r w:rsidRPr="00781D03">
          <w:rPr>
            <w:rStyle w:val="Hyperlink"/>
            <w:color w:val="000000"/>
            <w:sz w:val="28"/>
            <w:szCs w:val="28"/>
          </w:rPr>
          <w:t>-</w:t>
        </w:r>
        <w:r w:rsidRPr="00781D03">
          <w:rPr>
            <w:rStyle w:val="Hyperlink"/>
            <w:color w:val="000000"/>
            <w:sz w:val="28"/>
            <w:szCs w:val="28"/>
            <w:lang w:val="en-US"/>
          </w:rPr>
          <w:t>moscow</w:t>
        </w:r>
        <w:r w:rsidRPr="00781D03">
          <w:rPr>
            <w:rStyle w:val="Hyperlink"/>
            <w:color w:val="000000"/>
            <w:sz w:val="28"/>
            <w:szCs w:val="28"/>
          </w:rPr>
          <w:t>.</w:t>
        </w:r>
        <w:r w:rsidRPr="00781D03">
          <w:rPr>
            <w:rStyle w:val="Hyperlink"/>
            <w:color w:val="000000"/>
            <w:sz w:val="28"/>
            <w:szCs w:val="28"/>
            <w:lang w:val="en-US"/>
          </w:rPr>
          <w:t>ru</w:t>
        </w:r>
        <w:r w:rsidRPr="00781D03">
          <w:rPr>
            <w:rStyle w:val="Hyperlink"/>
            <w:color w:val="000000"/>
            <w:sz w:val="28"/>
            <w:szCs w:val="28"/>
          </w:rPr>
          <w:t>/</w:t>
        </w:r>
        <w:r w:rsidRPr="00781D03">
          <w:rPr>
            <w:rStyle w:val="Hyperlink"/>
            <w:color w:val="000000"/>
            <w:sz w:val="28"/>
            <w:szCs w:val="28"/>
            <w:lang w:val="en-US"/>
          </w:rPr>
          <w:t>reader</w:t>
        </w:r>
        <w:r w:rsidRPr="00781D03">
          <w:rPr>
            <w:rStyle w:val="Hyperlink"/>
            <w:color w:val="000000"/>
            <w:sz w:val="28"/>
            <w:szCs w:val="28"/>
          </w:rPr>
          <w:t>/?</w:t>
        </w:r>
        <w:r w:rsidRPr="00781D03">
          <w:rPr>
            <w:rStyle w:val="Hyperlink"/>
            <w:color w:val="000000"/>
            <w:sz w:val="28"/>
            <w:szCs w:val="28"/>
            <w:lang w:val="en-US"/>
          </w:rPr>
          <w:t>id</w:t>
        </w:r>
        <w:r w:rsidRPr="00781D03">
          <w:rPr>
            <w:rStyle w:val="Hyperlink"/>
            <w:color w:val="000000"/>
            <w:sz w:val="28"/>
            <w:szCs w:val="28"/>
          </w:rPr>
          <w:t>=105689</w:t>
        </w:r>
      </w:hyperlink>
      <w:r w:rsidRPr="00781D03">
        <w:rPr>
          <w:color w:val="000000"/>
          <w:sz w:val="28"/>
          <w:szCs w:val="28"/>
        </w:rPr>
        <w:t xml:space="preserve"> – электронная версия).</w:t>
      </w:r>
    </w:p>
    <w:p w:rsidR="00116555" w:rsidRPr="00F23DA8" w:rsidRDefault="00116555" w:rsidP="00A1069E">
      <w:pPr>
        <w:autoSpaceDE w:val="0"/>
        <w:autoSpaceDN w:val="0"/>
        <w:adjustRightInd w:val="0"/>
        <w:spacing w:line="360" w:lineRule="auto"/>
        <w:jc w:val="both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2 </w:t>
      </w:r>
      <w:r w:rsidRPr="00F23DA8">
        <w:rPr>
          <w:rFonts w:eastAsia="SchoolBookCSanPin-Regular"/>
          <w:sz w:val="28"/>
          <w:szCs w:val="28"/>
        </w:rPr>
        <w:t>Федеральный закон от 29.12.2012 № 273-ФЗ «Об образовании в Российской Федерации»(в ред. федеральных законов от 03.02.2014 № 15-ФЗ, от 05.05.2014 № 84-ФЗ, от 27.05.2014 № 135-ФЗ, от</w:t>
      </w:r>
      <w:r>
        <w:rPr>
          <w:rFonts w:eastAsia="SchoolBookCSanPin-Regular"/>
          <w:sz w:val="28"/>
          <w:szCs w:val="28"/>
        </w:rPr>
        <w:t xml:space="preserve"> 04.06.2014 </w:t>
      </w:r>
      <w:r w:rsidRPr="00F23DA8">
        <w:rPr>
          <w:rFonts w:eastAsia="SchoolBookCSanPin-Regular"/>
          <w:sz w:val="28"/>
          <w:szCs w:val="28"/>
        </w:rPr>
        <w:t>№ 148-ФЗ, с изм., внесенными Федеральным законом от 04.06.2014 № 145-ФЗ).</w:t>
      </w:r>
    </w:p>
    <w:p w:rsidR="00116555" w:rsidRPr="00F23DA8" w:rsidRDefault="00116555" w:rsidP="00A1069E">
      <w:pPr>
        <w:autoSpaceDE w:val="0"/>
        <w:autoSpaceDN w:val="0"/>
        <w:adjustRightInd w:val="0"/>
        <w:spacing w:line="360" w:lineRule="auto"/>
        <w:jc w:val="both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3 </w:t>
      </w:r>
      <w:r w:rsidRPr="00F23DA8">
        <w:rPr>
          <w:rFonts w:eastAsia="SchoolBookCSanPin-Regular"/>
          <w:sz w:val="28"/>
          <w:szCs w:val="28"/>
        </w:rPr>
        <w:t>№ 413 “Об утверждении федерального государственного образовательного стандарта среднего</w:t>
      </w:r>
      <w:r>
        <w:rPr>
          <w:rFonts w:eastAsia="SchoolBookCSanPin-Regular"/>
          <w:sz w:val="28"/>
          <w:szCs w:val="28"/>
        </w:rPr>
        <w:t xml:space="preserve"> (полного) общего образования”</w:t>
      </w:r>
      <w:r w:rsidRPr="00F23DA8">
        <w:rPr>
          <w:rFonts w:eastAsia="SchoolBookCSanPin-Regular"/>
          <w:sz w:val="28"/>
          <w:szCs w:val="28"/>
        </w:rPr>
        <w:t>.</w:t>
      </w:r>
    </w:p>
    <w:p w:rsidR="00116555" w:rsidRDefault="00116555" w:rsidP="00A1069E">
      <w:pPr>
        <w:autoSpaceDE w:val="0"/>
        <w:autoSpaceDN w:val="0"/>
        <w:adjustRightInd w:val="0"/>
        <w:spacing w:line="360" w:lineRule="auto"/>
        <w:jc w:val="both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4 </w:t>
      </w:r>
      <w:r w:rsidRPr="00F23DA8">
        <w:rPr>
          <w:rFonts w:eastAsia="SchoolBookCSanPin-Regular"/>
          <w:sz w:val="28"/>
          <w:szCs w:val="28"/>
        </w:rPr>
        <w:t>Письмо Департамента государственной политики в сфере подготовки рабочих кадров</w:t>
      </w:r>
      <w:r>
        <w:rPr>
          <w:rFonts w:eastAsia="SchoolBookCSanPin-Regular"/>
          <w:sz w:val="28"/>
          <w:szCs w:val="28"/>
        </w:rPr>
        <w:t xml:space="preserve"> </w:t>
      </w:r>
      <w:r w:rsidRPr="00F23DA8">
        <w:rPr>
          <w:rFonts w:eastAsia="SchoolBookCSanPin-Regular"/>
          <w:sz w:val="28"/>
          <w:szCs w:val="28"/>
        </w:rPr>
        <w:t xml:space="preserve">и ДПО Министерства образования и наука РФ от 17.03.2015 № 06-259 </w:t>
      </w:r>
    </w:p>
    <w:p w:rsidR="00116555" w:rsidRPr="00F23DA8" w:rsidRDefault="00116555" w:rsidP="00A1069E">
      <w:pPr>
        <w:autoSpaceDE w:val="0"/>
        <w:autoSpaceDN w:val="0"/>
        <w:adjustRightInd w:val="0"/>
        <w:spacing w:line="360" w:lineRule="auto"/>
        <w:jc w:val="both"/>
        <w:rPr>
          <w:rFonts w:eastAsia="SchoolBookCSanPin-Regular"/>
          <w:sz w:val="28"/>
          <w:szCs w:val="28"/>
        </w:rPr>
      </w:pPr>
      <w:r w:rsidRPr="00F23DA8">
        <w:rPr>
          <w:rFonts w:eastAsia="SchoolBookCSanPin-Regular"/>
          <w:sz w:val="28"/>
          <w:szCs w:val="28"/>
        </w:rPr>
        <w:t xml:space="preserve"> «Рекомендации по</w:t>
      </w:r>
      <w:r>
        <w:rPr>
          <w:rFonts w:eastAsia="SchoolBookCSanPin-Regular"/>
          <w:sz w:val="28"/>
          <w:szCs w:val="28"/>
        </w:rPr>
        <w:t xml:space="preserve"> </w:t>
      </w:r>
      <w:r w:rsidRPr="00F23DA8">
        <w:rPr>
          <w:rFonts w:eastAsia="SchoolBookCSanPin-Regular"/>
          <w:sz w:val="28"/>
          <w:szCs w:val="28"/>
        </w:rPr>
        <w:t>организации получения среднего общего образования в пределах освоения образовательных</w:t>
      </w:r>
      <w:r>
        <w:rPr>
          <w:rFonts w:eastAsia="SchoolBookCSanPin-Regular"/>
          <w:sz w:val="28"/>
          <w:szCs w:val="28"/>
        </w:rPr>
        <w:t xml:space="preserve"> </w:t>
      </w:r>
      <w:r w:rsidRPr="00F23DA8">
        <w:rPr>
          <w:rFonts w:eastAsia="SchoolBookCSanPin-Regular"/>
          <w:sz w:val="28"/>
          <w:szCs w:val="28"/>
        </w:rPr>
        <w:t>программ среднего профессионального образования на базе основного общего образования с</w:t>
      </w:r>
      <w:r>
        <w:rPr>
          <w:rFonts w:eastAsia="SchoolBookCSanPin-Regular"/>
          <w:sz w:val="28"/>
          <w:szCs w:val="28"/>
        </w:rPr>
        <w:t xml:space="preserve"> </w:t>
      </w:r>
      <w:r w:rsidRPr="00F23DA8">
        <w:rPr>
          <w:rFonts w:eastAsia="SchoolBookCSanPin-Regular"/>
          <w:sz w:val="28"/>
          <w:szCs w:val="28"/>
        </w:rPr>
        <w:t>учетом требований федеральных государственных образовательных стандартов и получаемой</w:t>
      </w:r>
      <w:r>
        <w:rPr>
          <w:rFonts w:eastAsia="SchoolBookCSanPin-Regular"/>
          <w:sz w:val="28"/>
          <w:szCs w:val="28"/>
        </w:rPr>
        <w:t xml:space="preserve"> </w:t>
      </w:r>
      <w:r w:rsidRPr="00F23DA8">
        <w:rPr>
          <w:rFonts w:eastAsia="SchoolBookCSanPin-Regular"/>
          <w:sz w:val="28"/>
          <w:szCs w:val="28"/>
        </w:rPr>
        <w:t>профессии или специальности среднего профессионального образования».</w:t>
      </w:r>
    </w:p>
    <w:p w:rsidR="00116555" w:rsidRDefault="00116555" w:rsidP="00A1069E">
      <w:pPr>
        <w:autoSpaceDE w:val="0"/>
        <w:autoSpaceDN w:val="0"/>
        <w:adjustRightInd w:val="0"/>
        <w:spacing w:line="360" w:lineRule="auto"/>
        <w:jc w:val="both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5 </w:t>
      </w:r>
      <w:r w:rsidRPr="00F23DA8">
        <w:rPr>
          <w:rFonts w:eastAsia="SchoolBookCSanPin-Regular"/>
          <w:sz w:val="28"/>
          <w:szCs w:val="28"/>
        </w:rPr>
        <w:t>Литвинов А. А., Козлов А. В., Ивченко Е. В. Теория и методика обучения базовым видам</w:t>
      </w:r>
      <w:r>
        <w:rPr>
          <w:rFonts w:eastAsia="SchoolBookCSanPin-Regular"/>
          <w:sz w:val="28"/>
          <w:szCs w:val="28"/>
        </w:rPr>
        <w:t xml:space="preserve"> </w:t>
      </w:r>
      <w:r w:rsidRPr="00F23DA8">
        <w:rPr>
          <w:rFonts w:eastAsia="SchoolBookCSanPin-Regular"/>
          <w:sz w:val="28"/>
          <w:szCs w:val="28"/>
        </w:rPr>
        <w:t>спорта. — М., 2014.</w:t>
      </w:r>
    </w:p>
    <w:p w:rsidR="00116555" w:rsidRDefault="00116555" w:rsidP="00A1069E">
      <w:pPr>
        <w:autoSpaceDE w:val="0"/>
        <w:autoSpaceDN w:val="0"/>
        <w:adjustRightInd w:val="0"/>
        <w:spacing w:line="360" w:lineRule="auto"/>
        <w:jc w:val="both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6 </w:t>
      </w:r>
      <w:r w:rsidRPr="00CF2B54">
        <w:rPr>
          <w:rFonts w:eastAsia="SchoolBookCSanPin-Regular"/>
          <w:sz w:val="28"/>
          <w:szCs w:val="28"/>
        </w:rPr>
        <w:t>Тимонин А. И.</w:t>
      </w:r>
      <w:r w:rsidRPr="00F23DA8">
        <w:rPr>
          <w:rFonts w:eastAsia="SchoolBookCSanPin-Regular"/>
          <w:sz w:val="28"/>
          <w:szCs w:val="28"/>
        </w:rPr>
        <w:t xml:space="preserve"> Педагогическое обеспечение социальной</w:t>
      </w:r>
      <w:r>
        <w:rPr>
          <w:rFonts w:eastAsia="SchoolBookCSanPin-Regular"/>
          <w:sz w:val="28"/>
          <w:szCs w:val="28"/>
        </w:rPr>
        <w:t xml:space="preserve"> работы с молодежью: учеб.посо</w:t>
      </w:r>
      <w:r w:rsidRPr="00F23DA8">
        <w:rPr>
          <w:rFonts w:eastAsia="SchoolBookCSanPin-Regular"/>
          <w:sz w:val="28"/>
          <w:szCs w:val="28"/>
        </w:rPr>
        <w:t>бие / под ред. Н. Ф. Басова. — 3-е изд. — М., 2013.</w:t>
      </w:r>
    </w:p>
    <w:p w:rsidR="00116555" w:rsidRPr="00B11DE1" w:rsidRDefault="00116555" w:rsidP="00A1069E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bCs/>
          <w:sz w:val="28"/>
          <w:szCs w:val="28"/>
        </w:rPr>
      </w:pPr>
      <w:r w:rsidRPr="00B11DE1">
        <w:rPr>
          <w:b/>
          <w:bCs/>
          <w:sz w:val="28"/>
          <w:szCs w:val="28"/>
        </w:rPr>
        <w:t>Интернет ресурсы:</w:t>
      </w:r>
    </w:p>
    <w:p w:rsidR="00116555" w:rsidRPr="00BC3637" w:rsidRDefault="00116555" w:rsidP="00A1069E">
      <w:pPr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</w:rPr>
      </w:pPr>
      <w:r w:rsidRPr="00BC3637">
        <w:rPr>
          <w:color w:val="000000"/>
          <w:sz w:val="28"/>
          <w:szCs w:val="28"/>
        </w:rPr>
        <w:t>http://sport.minstm.gov.ru</w:t>
      </w:r>
    </w:p>
    <w:p w:rsidR="00116555" w:rsidRPr="00BC3637" w:rsidRDefault="00116555" w:rsidP="00A1069E">
      <w:pPr>
        <w:spacing w:line="360" w:lineRule="auto"/>
        <w:rPr>
          <w:color w:val="000000"/>
          <w:sz w:val="28"/>
          <w:szCs w:val="28"/>
        </w:rPr>
      </w:pPr>
      <w:r w:rsidRPr="00BC3637">
        <w:rPr>
          <w:color w:val="000000"/>
          <w:sz w:val="28"/>
          <w:szCs w:val="28"/>
        </w:rPr>
        <w:t>http://fcior.edu.ru</w:t>
      </w:r>
    </w:p>
    <w:p w:rsidR="00116555" w:rsidRPr="00BC3637" w:rsidRDefault="00116555" w:rsidP="00A1069E">
      <w:pPr>
        <w:spacing w:line="360" w:lineRule="auto"/>
        <w:rPr>
          <w:color w:val="000000"/>
          <w:sz w:val="28"/>
          <w:szCs w:val="28"/>
        </w:rPr>
      </w:pPr>
      <w:hyperlink r:id="rId10" w:history="1">
        <w:r w:rsidRPr="00BC3637">
          <w:rPr>
            <w:rStyle w:val="Hyperlink"/>
            <w:color w:val="000000"/>
            <w:sz w:val="28"/>
            <w:szCs w:val="28"/>
          </w:rPr>
          <w:t>http://www.websib.r</w:t>
        </w:r>
        <w:r w:rsidRPr="00BC3637">
          <w:rPr>
            <w:rStyle w:val="Hyperlink"/>
            <w:color w:val="000000"/>
            <w:sz w:val="28"/>
            <w:szCs w:val="28"/>
            <w:lang w:val="en-US"/>
          </w:rPr>
          <w:t>u</w:t>
        </w:r>
      </w:hyperlink>
    </w:p>
    <w:p w:rsidR="00116555" w:rsidRPr="00BC3637" w:rsidRDefault="00116555" w:rsidP="00A1069E">
      <w:pPr>
        <w:spacing w:line="360" w:lineRule="auto"/>
        <w:rPr>
          <w:color w:val="000000"/>
          <w:sz w:val="28"/>
          <w:szCs w:val="28"/>
        </w:rPr>
      </w:pPr>
      <w:r w:rsidRPr="00BC3637">
        <w:rPr>
          <w:color w:val="000000"/>
          <w:sz w:val="28"/>
          <w:szCs w:val="28"/>
          <w:lang w:val="en-US"/>
        </w:rPr>
        <w:t>http</w:t>
      </w:r>
      <w:hyperlink r:id="rId11" w:history="1">
        <w:r w:rsidRPr="00BC3637">
          <w:rPr>
            <w:color w:val="000000"/>
            <w:sz w:val="28"/>
            <w:szCs w:val="28"/>
          </w:rPr>
          <w:t>://</w:t>
        </w:r>
        <w:r w:rsidRPr="00BC3637">
          <w:rPr>
            <w:color w:val="000000"/>
            <w:sz w:val="28"/>
            <w:szCs w:val="28"/>
            <w:lang w:val="en-US"/>
          </w:rPr>
          <w:t>tuning</w:t>
        </w:r>
        <w:r w:rsidRPr="00BC3637">
          <w:rPr>
            <w:color w:val="000000"/>
            <w:sz w:val="28"/>
            <w:szCs w:val="28"/>
          </w:rPr>
          <w:t>.</w:t>
        </w:r>
        <w:r w:rsidRPr="00BC3637">
          <w:rPr>
            <w:color w:val="000000"/>
            <w:sz w:val="28"/>
            <w:szCs w:val="28"/>
            <w:lang w:val="en-US"/>
          </w:rPr>
          <w:t>unideusto</w:t>
        </w:r>
        <w:r w:rsidRPr="00BC3637">
          <w:rPr>
            <w:color w:val="000000"/>
            <w:sz w:val="28"/>
            <w:szCs w:val="28"/>
          </w:rPr>
          <w:t>.</w:t>
        </w:r>
        <w:r w:rsidRPr="00BC3637">
          <w:rPr>
            <w:color w:val="000000"/>
            <w:sz w:val="28"/>
            <w:szCs w:val="28"/>
            <w:lang w:val="en-US"/>
          </w:rPr>
          <w:t>org</w:t>
        </w:r>
        <w:r w:rsidRPr="00BC3637">
          <w:rPr>
            <w:color w:val="000000"/>
            <w:sz w:val="28"/>
            <w:szCs w:val="28"/>
          </w:rPr>
          <w:t>/</w:t>
        </w:r>
        <w:r w:rsidRPr="00BC3637">
          <w:rPr>
            <w:color w:val="000000"/>
            <w:sz w:val="28"/>
            <w:szCs w:val="28"/>
            <w:lang w:val="en-US"/>
          </w:rPr>
          <w:t>tuningeu</w:t>
        </w:r>
      </w:hyperlink>
    </w:p>
    <w:p w:rsidR="00116555" w:rsidRPr="00BC3637" w:rsidRDefault="00116555" w:rsidP="00A1069E">
      <w:pPr>
        <w:spacing w:line="360" w:lineRule="auto"/>
        <w:rPr>
          <w:rFonts w:ascii="Tahoma" w:hAnsi="Tahoma" w:cs="Tahoma"/>
          <w:color w:val="000000"/>
          <w:sz w:val="28"/>
          <w:szCs w:val="28"/>
          <w:shd w:val="clear" w:color="auto" w:fill="FCF8E4"/>
        </w:rPr>
      </w:pPr>
      <w:hyperlink r:id="rId12" w:history="1">
        <w:r w:rsidRPr="00BC3637">
          <w:rPr>
            <w:rStyle w:val="Hyperlink"/>
            <w:color w:val="000000"/>
            <w:sz w:val="28"/>
            <w:szCs w:val="28"/>
          </w:rPr>
          <w:t>http://www.intuit.ru</w:t>
        </w:r>
      </w:hyperlink>
      <w:r w:rsidRPr="00BC3637">
        <w:rPr>
          <w:rFonts w:ascii="Tahoma" w:hAnsi="Tahoma" w:cs="Tahoma"/>
          <w:color w:val="000000"/>
          <w:sz w:val="28"/>
          <w:szCs w:val="28"/>
          <w:shd w:val="clear" w:color="auto" w:fill="FCF8E4"/>
        </w:rPr>
        <w:t> </w:t>
      </w:r>
    </w:p>
    <w:p w:rsidR="00116555" w:rsidRPr="00414003" w:rsidRDefault="00116555" w:rsidP="00A1069E">
      <w:pPr>
        <w:autoSpaceDE w:val="0"/>
        <w:autoSpaceDN w:val="0"/>
        <w:adjustRightInd w:val="0"/>
        <w:spacing w:line="360" w:lineRule="auto"/>
        <w:rPr>
          <w:rFonts w:eastAsia="SchoolBookCSanPin-Regular"/>
          <w:sz w:val="28"/>
          <w:szCs w:val="28"/>
        </w:rPr>
      </w:pPr>
      <w:hyperlink r:id="rId13" w:history="1">
        <w:r w:rsidRPr="00125F2F">
          <w:rPr>
            <w:rStyle w:val="Hyperlink"/>
            <w:color w:val="000000"/>
            <w:sz w:val="28"/>
            <w:szCs w:val="28"/>
          </w:rPr>
          <w:t>http://lib.sportedu.ru/Press/FKVOT/</w:t>
        </w:r>
      </w:hyperlink>
      <w:r>
        <w:rPr>
          <w:sz w:val="28"/>
          <w:szCs w:val="28"/>
        </w:rPr>
        <w:t xml:space="preserve">  - </w:t>
      </w:r>
      <w:r w:rsidRPr="00414003">
        <w:rPr>
          <w:sz w:val="28"/>
          <w:szCs w:val="28"/>
        </w:rPr>
        <w:t>сайт научно-методического журнала «Физическая культура: воспитание, образо</w:t>
      </w:r>
      <w:r>
        <w:rPr>
          <w:sz w:val="28"/>
          <w:szCs w:val="28"/>
        </w:rPr>
        <w:t xml:space="preserve">вание, тренировка» </w:t>
      </w:r>
    </w:p>
    <w:p w:rsidR="00116555" w:rsidRDefault="00116555" w:rsidP="00A1069E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hyperlink r:id="rId14" w:history="1">
        <w:r w:rsidRPr="00711796">
          <w:rPr>
            <w:rStyle w:val="Hyperlink"/>
            <w:color w:val="000000"/>
            <w:sz w:val="28"/>
            <w:szCs w:val="28"/>
          </w:rPr>
          <w:t>http://ttfr.ru</w:t>
        </w:r>
      </w:hyperlink>
      <w:r>
        <w:rPr>
          <w:sz w:val="28"/>
          <w:szCs w:val="28"/>
        </w:rPr>
        <w:t>- официальный сайт</w:t>
      </w:r>
      <w:r w:rsidRPr="00571891">
        <w:rPr>
          <w:sz w:val="28"/>
          <w:szCs w:val="28"/>
        </w:rPr>
        <w:t xml:space="preserve"> федерации настольного тенниса России </w:t>
      </w:r>
    </w:p>
    <w:p w:rsidR="00116555" w:rsidRPr="00A1069E" w:rsidRDefault="00116555" w:rsidP="00A1069E">
      <w:pPr>
        <w:autoSpaceDE w:val="0"/>
        <w:autoSpaceDN w:val="0"/>
        <w:adjustRightInd w:val="0"/>
        <w:spacing w:line="360" w:lineRule="auto"/>
        <w:rPr>
          <w:rFonts w:eastAsia="SchoolBookCSanPin-Regular"/>
          <w:sz w:val="28"/>
          <w:szCs w:val="28"/>
        </w:rPr>
      </w:pPr>
      <w:r w:rsidRPr="008A0482">
        <w:rPr>
          <w:rFonts w:eastAsia="SchoolBookCSanPin-Regular"/>
          <w:sz w:val="28"/>
          <w:szCs w:val="28"/>
        </w:rPr>
        <w:t>http://</w:t>
      </w:r>
      <w:r>
        <w:rPr>
          <w:rFonts w:eastAsia="SchoolBookCSanPin-Regular"/>
          <w:sz w:val="28"/>
          <w:szCs w:val="28"/>
          <w:lang w:val="en-US"/>
        </w:rPr>
        <w:t>ferrum</w:t>
      </w:r>
      <w:r w:rsidRPr="00A1069E">
        <w:rPr>
          <w:rFonts w:eastAsia="SchoolBookCSanPin-Regular"/>
          <w:sz w:val="28"/>
          <w:szCs w:val="28"/>
        </w:rPr>
        <w:t>-</w:t>
      </w:r>
      <w:r>
        <w:rPr>
          <w:rFonts w:eastAsia="SchoolBookCSanPin-Regular"/>
          <w:sz w:val="28"/>
          <w:szCs w:val="28"/>
          <w:lang w:val="en-US"/>
        </w:rPr>
        <w:t>body</w:t>
      </w:r>
      <w:r w:rsidRPr="00A1069E">
        <w:rPr>
          <w:rFonts w:eastAsia="SchoolBookCSanPin-Regular"/>
          <w:sz w:val="28"/>
          <w:szCs w:val="28"/>
        </w:rPr>
        <w:t>.</w:t>
      </w:r>
      <w:r>
        <w:rPr>
          <w:rFonts w:eastAsia="SchoolBookCSanPin-Regular"/>
          <w:sz w:val="28"/>
          <w:szCs w:val="28"/>
          <w:lang w:val="en-US"/>
        </w:rPr>
        <w:t>ru</w:t>
      </w:r>
    </w:p>
    <w:p w:rsidR="00116555" w:rsidRPr="00B40774" w:rsidRDefault="00116555" w:rsidP="00A1069E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  <w:r w:rsidRPr="00B40774">
        <w:rPr>
          <w:rFonts w:ascii="Times New Roman CYR" w:hAnsi="Times New Roman CYR" w:cs="Times New Roman CYR"/>
          <w:b/>
          <w:bCs/>
          <w:sz w:val="28"/>
          <w:szCs w:val="28"/>
        </w:rPr>
        <w:t>Дополнительные источники:</w:t>
      </w:r>
    </w:p>
    <w:p w:rsidR="00116555" w:rsidRPr="005D7543" w:rsidRDefault="00116555" w:rsidP="005D754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DB1A84">
        <w:rPr>
          <w:sz w:val="28"/>
          <w:szCs w:val="28"/>
        </w:rPr>
        <w:t>1 Боровских В.И., Мосиенко М.Г. Физическая культура и</w:t>
      </w:r>
      <w:r>
        <w:rPr>
          <w:sz w:val="28"/>
          <w:szCs w:val="28"/>
        </w:rPr>
        <w:t xml:space="preserve"> </w:t>
      </w:r>
      <w:r w:rsidRPr="00DB1A84">
        <w:rPr>
          <w:sz w:val="28"/>
          <w:szCs w:val="28"/>
        </w:rPr>
        <w:t>самообразование учащихся средних учебных заведений:</w:t>
      </w:r>
      <w:r>
        <w:rPr>
          <w:sz w:val="28"/>
          <w:szCs w:val="28"/>
        </w:rPr>
        <w:t xml:space="preserve"> </w:t>
      </w:r>
      <w:r w:rsidRPr="00DB1A84">
        <w:rPr>
          <w:sz w:val="28"/>
          <w:szCs w:val="28"/>
        </w:rPr>
        <w:t>методические рекомендации. - Мичуринск: Изд-во МичГАУ, 2008. -66 с.</w:t>
      </w:r>
    </w:p>
    <w:p w:rsidR="00116555" w:rsidRPr="00B40774" w:rsidRDefault="00116555" w:rsidP="00A1069E">
      <w:pPr>
        <w:autoSpaceDE w:val="0"/>
        <w:autoSpaceDN w:val="0"/>
        <w:adjustRightInd w:val="0"/>
        <w:spacing w:line="360" w:lineRule="auto"/>
        <w:jc w:val="both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>2 Теория и методика обучения настольному теннису: учебник для студ. высш. учеб.заведений</w:t>
      </w:r>
      <w:r w:rsidRPr="00B40774">
        <w:rPr>
          <w:rFonts w:eastAsia="SchoolBookCSanPin-Regular"/>
          <w:sz w:val="28"/>
          <w:szCs w:val="28"/>
        </w:rPr>
        <w:t>/</w:t>
      </w:r>
      <w:r>
        <w:rPr>
          <w:rFonts w:eastAsia="SchoolBookCSanPin-Regular"/>
          <w:sz w:val="28"/>
          <w:szCs w:val="28"/>
        </w:rPr>
        <w:t>Г.В.Барчукова, В.М.Богушас, О.В.Матыцин; под ред. Г.В.Барчуковой.-М.: Издательский центр «Академия».2006.-528с.</w:t>
      </w:r>
    </w:p>
    <w:p w:rsidR="00116555" w:rsidRPr="00E92C57" w:rsidRDefault="00116555" w:rsidP="00A1069E">
      <w:pPr>
        <w:autoSpaceDE w:val="0"/>
        <w:autoSpaceDN w:val="0"/>
        <w:adjustRightInd w:val="0"/>
        <w:spacing w:line="360" w:lineRule="auto"/>
        <w:jc w:val="both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>3</w:t>
      </w:r>
      <w:r w:rsidRPr="00B40774">
        <w:rPr>
          <w:rFonts w:eastAsia="SchoolBookCSanPin-Regular"/>
          <w:sz w:val="28"/>
          <w:szCs w:val="28"/>
        </w:rPr>
        <w:t>Хомич М.М., Эммануэль Ю. В., Ванчакова Н.П.</w:t>
      </w:r>
      <w:r w:rsidRPr="002F160E">
        <w:rPr>
          <w:rFonts w:eastAsia="SchoolBookCSanPin-Regular"/>
          <w:sz w:val="28"/>
          <w:szCs w:val="28"/>
        </w:rPr>
        <w:t xml:space="preserve"> Комплексы корректирующих мероприятий при снижении адаптационных резервов организма на основе саногенетического мониторинга / под ред. С. В. Матвеева. — СПб., 2010.</w:t>
      </w:r>
    </w:p>
    <w:p w:rsidR="00116555" w:rsidRDefault="00116555" w:rsidP="00A1069E">
      <w:pPr>
        <w:spacing w:line="360" w:lineRule="auto"/>
        <w:jc w:val="both"/>
        <w:rPr>
          <w:sz w:val="28"/>
          <w:szCs w:val="28"/>
        </w:rPr>
      </w:pPr>
    </w:p>
    <w:p w:rsidR="00116555" w:rsidRDefault="00116555" w:rsidP="004A3F02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  <w:sz w:val="32"/>
          <w:szCs w:val="32"/>
        </w:rPr>
      </w:pPr>
    </w:p>
    <w:p w:rsidR="00116555" w:rsidRDefault="00116555" w:rsidP="004A3F02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  <w:sz w:val="32"/>
          <w:szCs w:val="32"/>
        </w:rPr>
      </w:pPr>
    </w:p>
    <w:p w:rsidR="00116555" w:rsidRDefault="00116555" w:rsidP="005D7543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116555" w:rsidRDefault="00116555" w:rsidP="005D7543"/>
    <w:p w:rsidR="00116555" w:rsidRPr="005D7543" w:rsidRDefault="00116555" w:rsidP="005D7543"/>
    <w:p w:rsidR="00116555" w:rsidRDefault="00116555" w:rsidP="004A3F02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  <w:sz w:val="32"/>
          <w:szCs w:val="32"/>
        </w:rPr>
      </w:pPr>
      <w:r w:rsidRPr="00C71ADB">
        <w:rPr>
          <w:b/>
          <w:bCs/>
          <w:caps/>
          <w:sz w:val="32"/>
          <w:szCs w:val="32"/>
        </w:rPr>
        <w:t>4 Контроль и оценка результатов освоения УЧЕБНОЙ Дисциплины</w:t>
      </w:r>
    </w:p>
    <w:p w:rsidR="00116555" w:rsidRPr="00C71ADB" w:rsidRDefault="00116555" w:rsidP="00A1069E"/>
    <w:p w:rsidR="00116555" w:rsidRPr="004F21A6" w:rsidRDefault="00116555" w:rsidP="00A1069E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4.1 </w:t>
      </w:r>
      <w:r w:rsidRPr="00681971">
        <w:rPr>
          <w:b/>
          <w:bCs/>
          <w:sz w:val="28"/>
          <w:szCs w:val="28"/>
        </w:rPr>
        <w:t>Контроль</w:t>
      </w:r>
      <w:r>
        <w:rPr>
          <w:b/>
          <w:bCs/>
          <w:sz w:val="28"/>
          <w:szCs w:val="28"/>
        </w:rPr>
        <w:t xml:space="preserve">  </w:t>
      </w:r>
      <w:r w:rsidRPr="00681971">
        <w:rPr>
          <w:b/>
          <w:bCs/>
          <w:sz w:val="28"/>
          <w:szCs w:val="28"/>
        </w:rPr>
        <w:t>и оценка</w:t>
      </w:r>
      <w:r w:rsidRPr="00681971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</w:t>
      </w:r>
      <w:r>
        <w:rPr>
          <w:sz w:val="28"/>
          <w:szCs w:val="28"/>
        </w:rPr>
        <w:t>роведения практических занятий</w:t>
      </w:r>
      <w:r w:rsidRPr="00681971">
        <w:rPr>
          <w:sz w:val="28"/>
          <w:szCs w:val="28"/>
        </w:rPr>
        <w:t>, тестирования, а также выполнения обучающимися индивидуальных заданий</w:t>
      </w:r>
      <w:r>
        <w:rPr>
          <w:sz w:val="28"/>
          <w:szCs w:val="28"/>
        </w:rPr>
        <w:t xml:space="preserve"> по самостоятельной работе «Изучение теоретических вопросов», оценку</w:t>
      </w:r>
      <w:r w:rsidRPr="004F21A6">
        <w:rPr>
          <w:sz w:val="28"/>
          <w:szCs w:val="28"/>
        </w:rPr>
        <w:t xml:space="preserve"> уровня развития физических качеств занимающихся наиболее целесообразно проводить по приросту к исходным показателям</w:t>
      </w:r>
      <w:r>
        <w:rPr>
          <w:sz w:val="28"/>
          <w:szCs w:val="28"/>
        </w:rPr>
        <w:t>.</w:t>
      </w:r>
    </w:p>
    <w:p w:rsidR="00116555" w:rsidRPr="0067076C" w:rsidRDefault="00116555" w:rsidP="00A1069E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sz w:val="28"/>
          <w:szCs w:val="28"/>
        </w:rPr>
      </w:pPr>
      <w:r w:rsidRPr="00593E7B">
        <w:rPr>
          <w:sz w:val="28"/>
          <w:szCs w:val="28"/>
        </w:rPr>
        <w:t>Для промежуточной и итоговой аттестации используется традиционная система отметок в баллах за каждую выполненную работу, на основе которых выставляется итоговая оценка.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6"/>
        <w:gridCol w:w="4927"/>
      </w:tblGrid>
      <w:tr w:rsidR="00116555" w:rsidRPr="004F21A6">
        <w:tc>
          <w:tcPr>
            <w:tcW w:w="4926" w:type="dxa"/>
          </w:tcPr>
          <w:p w:rsidR="00116555" w:rsidRPr="004F21A6" w:rsidRDefault="00116555" w:rsidP="00C84AA5">
            <w:pPr>
              <w:rPr>
                <w:sz w:val="28"/>
                <w:szCs w:val="28"/>
              </w:rPr>
            </w:pPr>
            <w:r w:rsidRPr="004F21A6">
              <w:rPr>
                <w:sz w:val="28"/>
                <w:szCs w:val="28"/>
              </w:rPr>
              <w:t>Результаты обучения (освоенные умения, усвоенные знания)</w:t>
            </w:r>
          </w:p>
        </w:tc>
        <w:tc>
          <w:tcPr>
            <w:tcW w:w="4927" w:type="dxa"/>
          </w:tcPr>
          <w:p w:rsidR="00116555" w:rsidRPr="004F21A6" w:rsidRDefault="00116555" w:rsidP="00C84AA5">
            <w:pPr>
              <w:rPr>
                <w:sz w:val="28"/>
                <w:szCs w:val="28"/>
              </w:rPr>
            </w:pPr>
            <w:r w:rsidRPr="004F21A6">
              <w:rPr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116555" w:rsidRPr="004F21A6">
        <w:tc>
          <w:tcPr>
            <w:tcW w:w="4926" w:type="dxa"/>
          </w:tcPr>
          <w:p w:rsidR="00116555" w:rsidRPr="004F21A6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8"/>
                <w:szCs w:val="28"/>
              </w:rPr>
            </w:pPr>
            <w:r w:rsidRPr="004F21A6">
              <w:rPr>
                <w:sz w:val="28"/>
                <w:szCs w:val="28"/>
              </w:rPr>
              <w:t>В результате освоения учебной дисциплины «Физическая культура» обучающийся должен:</w:t>
            </w:r>
          </w:p>
          <w:p w:rsidR="00116555" w:rsidRPr="004F21A6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  <w:p w:rsidR="00116555" w:rsidRPr="004F21A6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F21A6">
              <w:rPr>
                <w:b/>
                <w:bCs/>
                <w:sz w:val="28"/>
                <w:szCs w:val="28"/>
              </w:rPr>
              <w:t>уметь:</w:t>
            </w:r>
          </w:p>
          <w:p w:rsidR="00116555" w:rsidRPr="004F21A6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F21A6">
              <w:rPr>
                <w:sz w:val="28"/>
                <w:szCs w:val="28"/>
              </w:rPr>
              <w:t>- 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  <w:p w:rsidR="00116555" w:rsidRPr="004F21A6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8"/>
                <w:szCs w:val="28"/>
              </w:rPr>
            </w:pPr>
          </w:p>
          <w:p w:rsidR="00116555" w:rsidRPr="004F21A6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  <w:p w:rsidR="00116555" w:rsidRPr="004F21A6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  <w:p w:rsidR="00116555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  <w:p w:rsidR="00116555" w:rsidRPr="004F21A6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  <w:p w:rsidR="00116555" w:rsidRPr="004F21A6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F21A6">
              <w:rPr>
                <w:b/>
                <w:bCs/>
                <w:sz w:val="28"/>
                <w:szCs w:val="28"/>
              </w:rPr>
              <w:t>знать:</w:t>
            </w:r>
          </w:p>
          <w:p w:rsidR="00116555" w:rsidRPr="004F21A6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F21A6">
              <w:rPr>
                <w:sz w:val="28"/>
                <w:szCs w:val="28"/>
              </w:rPr>
              <w:t>- о роли физической культуры в</w:t>
            </w:r>
          </w:p>
          <w:p w:rsidR="00116555" w:rsidRPr="004F21A6" w:rsidRDefault="00116555" w:rsidP="00C84AA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F21A6">
              <w:rPr>
                <w:sz w:val="28"/>
                <w:szCs w:val="28"/>
              </w:rPr>
              <w:t>общекультурном, социальном и</w:t>
            </w:r>
          </w:p>
          <w:p w:rsidR="00116555" w:rsidRPr="004F21A6" w:rsidRDefault="00116555" w:rsidP="00C84AA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физическом развитии</w:t>
            </w:r>
            <w:r w:rsidRPr="004F21A6">
              <w:rPr>
                <w:sz w:val="28"/>
                <w:szCs w:val="28"/>
              </w:rPr>
              <w:t xml:space="preserve"> человека</w:t>
            </w:r>
          </w:p>
          <w:p w:rsidR="00116555" w:rsidRPr="004F21A6" w:rsidRDefault="00116555" w:rsidP="00C84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F21A6">
              <w:rPr>
                <w:sz w:val="28"/>
                <w:szCs w:val="28"/>
              </w:rPr>
              <w:t>- основы здорового образа жизни</w:t>
            </w:r>
          </w:p>
          <w:p w:rsidR="00116555" w:rsidRPr="004F21A6" w:rsidRDefault="00116555" w:rsidP="00C84AA5">
            <w:pPr>
              <w:rPr>
                <w:sz w:val="28"/>
                <w:szCs w:val="28"/>
              </w:rPr>
            </w:pPr>
          </w:p>
          <w:p w:rsidR="00116555" w:rsidRPr="004F21A6" w:rsidRDefault="00116555" w:rsidP="00C84AA5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116555" w:rsidRDefault="00116555" w:rsidP="00C84AA5">
            <w:pPr>
              <w:rPr>
                <w:spacing w:val="-2"/>
                <w:sz w:val="28"/>
                <w:szCs w:val="28"/>
              </w:rPr>
            </w:pPr>
          </w:p>
          <w:p w:rsidR="00116555" w:rsidRDefault="00116555" w:rsidP="00C84AA5">
            <w:pPr>
              <w:rPr>
                <w:spacing w:val="-2"/>
                <w:sz w:val="28"/>
                <w:szCs w:val="28"/>
              </w:rPr>
            </w:pPr>
          </w:p>
          <w:p w:rsidR="00116555" w:rsidRDefault="00116555" w:rsidP="00C84AA5">
            <w:pPr>
              <w:rPr>
                <w:spacing w:val="-2"/>
                <w:sz w:val="28"/>
                <w:szCs w:val="28"/>
              </w:rPr>
            </w:pPr>
          </w:p>
          <w:p w:rsidR="00116555" w:rsidRDefault="00116555" w:rsidP="00C84AA5">
            <w:pPr>
              <w:rPr>
                <w:spacing w:val="-2"/>
                <w:sz w:val="28"/>
                <w:szCs w:val="28"/>
              </w:rPr>
            </w:pPr>
          </w:p>
          <w:p w:rsidR="00116555" w:rsidRDefault="00116555" w:rsidP="00C84AA5">
            <w:pPr>
              <w:rPr>
                <w:spacing w:val="-2"/>
                <w:sz w:val="28"/>
                <w:szCs w:val="28"/>
              </w:rPr>
            </w:pPr>
            <w:r w:rsidRPr="008039D3">
              <w:rPr>
                <w:spacing w:val="-2"/>
                <w:sz w:val="28"/>
                <w:szCs w:val="28"/>
              </w:rPr>
              <w:t>1 наблюдение и оценк</w:t>
            </w:r>
            <w:r>
              <w:rPr>
                <w:spacing w:val="-2"/>
                <w:sz w:val="28"/>
                <w:szCs w:val="28"/>
              </w:rPr>
              <w:t xml:space="preserve">а выполнения практических работ: </w:t>
            </w:r>
          </w:p>
          <w:p w:rsidR="00116555" w:rsidRDefault="00116555" w:rsidP="00C84AA5">
            <w:pPr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- </w:t>
            </w:r>
            <w:r w:rsidRPr="004F21A6">
              <w:rPr>
                <w:sz w:val="28"/>
                <w:szCs w:val="28"/>
              </w:rPr>
              <w:t xml:space="preserve">техника выполнения </w:t>
            </w:r>
            <w:r>
              <w:rPr>
                <w:sz w:val="28"/>
                <w:szCs w:val="28"/>
              </w:rPr>
              <w:t>действий,</w:t>
            </w:r>
          </w:p>
          <w:p w:rsidR="00116555" w:rsidRPr="008039D3" w:rsidRDefault="00116555" w:rsidP="00C84AA5">
            <w:pPr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- развитие основных двигательных</w:t>
            </w:r>
            <w:r w:rsidRPr="004F21A6">
              <w:rPr>
                <w:sz w:val="28"/>
                <w:szCs w:val="28"/>
              </w:rPr>
              <w:t xml:space="preserve"> качеств</w:t>
            </w:r>
          </w:p>
          <w:p w:rsidR="00116555" w:rsidRDefault="00116555" w:rsidP="00C84AA5">
            <w:pPr>
              <w:jc w:val="both"/>
              <w:rPr>
                <w:spacing w:val="-2"/>
                <w:sz w:val="28"/>
                <w:szCs w:val="28"/>
              </w:rPr>
            </w:pPr>
            <w:r w:rsidRPr="008039D3">
              <w:rPr>
                <w:spacing w:val="-2"/>
                <w:sz w:val="28"/>
                <w:szCs w:val="28"/>
              </w:rPr>
              <w:t>2 оценка выполнения самостоятельной работы</w:t>
            </w:r>
            <w:r>
              <w:rPr>
                <w:spacing w:val="-2"/>
                <w:sz w:val="28"/>
                <w:szCs w:val="28"/>
              </w:rPr>
              <w:t>:</w:t>
            </w:r>
          </w:p>
          <w:p w:rsidR="00116555" w:rsidRPr="004A3F02" w:rsidRDefault="00116555" w:rsidP="004A3F02">
            <w:pPr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- развитие основных двигательных</w:t>
            </w:r>
            <w:r w:rsidRPr="004F21A6">
              <w:rPr>
                <w:sz w:val="28"/>
                <w:szCs w:val="28"/>
              </w:rPr>
              <w:t xml:space="preserve"> качеств</w:t>
            </w:r>
          </w:p>
          <w:p w:rsidR="00116555" w:rsidRDefault="00116555" w:rsidP="00C84AA5">
            <w:pPr>
              <w:jc w:val="both"/>
              <w:rPr>
                <w:sz w:val="28"/>
                <w:szCs w:val="28"/>
              </w:rPr>
            </w:pPr>
          </w:p>
          <w:p w:rsidR="00116555" w:rsidRDefault="00116555" w:rsidP="00C84AA5">
            <w:pPr>
              <w:jc w:val="both"/>
              <w:rPr>
                <w:sz w:val="28"/>
                <w:szCs w:val="28"/>
              </w:rPr>
            </w:pPr>
          </w:p>
          <w:p w:rsidR="00116555" w:rsidRPr="004A3F02" w:rsidRDefault="00116555" w:rsidP="00C84AA5">
            <w:pPr>
              <w:jc w:val="both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О</w:t>
            </w:r>
            <w:r w:rsidRPr="008039D3">
              <w:rPr>
                <w:spacing w:val="-2"/>
                <w:sz w:val="28"/>
                <w:szCs w:val="28"/>
              </w:rPr>
              <w:t>ценка выполнения самостоятельной работы:</w:t>
            </w:r>
          </w:p>
          <w:p w:rsidR="00116555" w:rsidRPr="008039D3" w:rsidRDefault="00116555" w:rsidP="00C84AA5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- т</w:t>
            </w:r>
            <w:r w:rsidRPr="008039D3">
              <w:rPr>
                <w:spacing w:val="-2"/>
                <w:sz w:val="28"/>
                <w:szCs w:val="28"/>
              </w:rPr>
              <w:t>естовые задания</w:t>
            </w:r>
          </w:p>
          <w:p w:rsidR="00116555" w:rsidRPr="008039D3" w:rsidRDefault="00116555" w:rsidP="00C84AA5">
            <w:pPr>
              <w:jc w:val="both"/>
              <w:rPr>
                <w:sz w:val="28"/>
                <w:szCs w:val="28"/>
              </w:rPr>
            </w:pPr>
            <w:r w:rsidRPr="008039D3">
              <w:rPr>
                <w:spacing w:val="-2"/>
                <w:sz w:val="28"/>
                <w:szCs w:val="28"/>
              </w:rPr>
              <w:t xml:space="preserve">   - </w:t>
            </w:r>
            <w:r w:rsidRPr="008039D3">
              <w:rPr>
                <w:sz w:val="28"/>
                <w:szCs w:val="28"/>
              </w:rPr>
              <w:t>устный опрос</w:t>
            </w:r>
            <w:r>
              <w:rPr>
                <w:sz w:val="28"/>
                <w:szCs w:val="28"/>
              </w:rPr>
              <w:t xml:space="preserve"> (на занятиях)</w:t>
            </w:r>
          </w:p>
          <w:p w:rsidR="00116555" w:rsidRPr="004F21A6" w:rsidRDefault="00116555" w:rsidP="00C84AA5">
            <w:pPr>
              <w:rPr>
                <w:sz w:val="28"/>
                <w:szCs w:val="28"/>
              </w:rPr>
            </w:pPr>
          </w:p>
        </w:tc>
      </w:tr>
    </w:tbl>
    <w:p w:rsidR="00116555" w:rsidRDefault="00116555" w:rsidP="00A1069E"/>
    <w:p w:rsidR="00116555" w:rsidRDefault="00116555" w:rsidP="00A1069E"/>
    <w:p w:rsidR="00116555" w:rsidRDefault="00116555" w:rsidP="00A1069E"/>
    <w:sectPr w:rsidR="00116555" w:rsidSect="00A1069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6555" w:rsidRDefault="00116555" w:rsidP="00A1069E">
      <w:r>
        <w:separator/>
      </w:r>
    </w:p>
  </w:endnote>
  <w:endnote w:type="continuationSeparator" w:id="0">
    <w:p w:rsidR="00116555" w:rsidRDefault="00116555" w:rsidP="00A106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T24o00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6555" w:rsidRDefault="00116555" w:rsidP="00A1069E">
      <w:r>
        <w:separator/>
      </w:r>
    </w:p>
  </w:footnote>
  <w:footnote w:type="continuationSeparator" w:id="0">
    <w:p w:rsidR="00116555" w:rsidRDefault="00116555" w:rsidP="00A106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555" w:rsidRDefault="00116555">
    <w:pPr>
      <w:pStyle w:val="Header"/>
      <w:jc w:val="right"/>
    </w:pPr>
    <w:fldSimple w:instr="PAGE   \* MERGEFORMAT">
      <w:r>
        <w:rPr>
          <w:noProof/>
        </w:rPr>
        <w:t>6</w:t>
      </w:r>
    </w:fldSimple>
  </w:p>
  <w:p w:rsidR="00116555" w:rsidRDefault="0011655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555" w:rsidRDefault="00116555">
    <w:pPr>
      <w:pStyle w:val="Header"/>
      <w:jc w:val="right"/>
    </w:pPr>
    <w:fldSimple w:instr="PAGE   \* MERGEFORMAT">
      <w:r>
        <w:rPr>
          <w:noProof/>
        </w:rPr>
        <w:t>15</w:t>
      </w:r>
    </w:fldSimple>
  </w:p>
  <w:p w:rsidR="00116555" w:rsidRDefault="0011655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D133C"/>
    <w:multiLevelType w:val="hybridMultilevel"/>
    <w:tmpl w:val="12360C10"/>
    <w:lvl w:ilvl="0" w:tplc="7E8433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1685"/>
    <w:rsid w:val="00026188"/>
    <w:rsid w:val="00030550"/>
    <w:rsid w:val="0003147F"/>
    <w:rsid w:val="000513FB"/>
    <w:rsid w:val="00061B3D"/>
    <w:rsid w:val="00080445"/>
    <w:rsid w:val="000C53B1"/>
    <w:rsid w:val="001147D6"/>
    <w:rsid w:val="00116555"/>
    <w:rsid w:val="00125B7A"/>
    <w:rsid w:val="00125F2F"/>
    <w:rsid w:val="0013284F"/>
    <w:rsid w:val="00133A09"/>
    <w:rsid w:val="001977AB"/>
    <w:rsid w:val="001A07F0"/>
    <w:rsid w:val="001A6E78"/>
    <w:rsid w:val="001E606D"/>
    <w:rsid w:val="001F18E8"/>
    <w:rsid w:val="001F6E25"/>
    <w:rsid w:val="002005AA"/>
    <w:rsid w:val="00257FB7"/>
    <w:rsid w:val="00276C38"/>
    <w:rsid w:val="00277F13"/>
    <w:rsid w:val="002943CC"/>
    <w:rsid w:val="002F160E"/>
    <w:rsid w:val="00372E85"/>
    <w:rsid w:val="003B54E5"/>
    <w:rsid w:val="003C2A0C"/>
    <w:rsid w:val="003C6135"/>
    <w:rsid w:val="003F4746"/>
    <w:rsid w:val="0040453B"/>
    <w:rsid w:val="00405061"/>
    <w:rsid w:val="00414003"/>
    <w:rsid w:val="00450642"/>
    <w:rsid w:val="004518E3"/>
    <w:rsid w:val="00460A8E"/>
    <w:rsid w:val="00467737"/>
    <w:rsid w:val="004726A9"/>
    <w:rsid w:val="00485575"/>
    <w:rsid w:val="004A3F02"/>
    <w:rsid w:val="004D3D8B"/>
    <w:rsid w:val="004E3FF7"/>
    <w:rsid w:val="004F21A6"/>
    <w:rsid w:val="00532C4D"/>
    <w:rsid w:val="005366D8"/>
    <w:rsid w:val="00546247"/>
    <w:rsid w:val="00550171"/>
    <w:rsid w:val="00571891"/>
    <w:rsid w:val="0059104E"/>
    <w:rsid w:val="00593E7B"/>
    <w:rsid w:val="005A3FAD"/>
    <w:rsid w:val="005B2E08"/>
    <w:rsid w:val="005B39CF"/>
    <w:rsid w:val="005D7543"/>
    <w:rsid w:val="005E36C5"/>
    <w:rsid w:val="006031AC"/>
    <w:rsid w:val="006057F4"/>
    <w:rsid w:val="006132A6"/>
    <w:rsid w:val="00620143"/>
    <w:rsid w:val="0064681C"/>
    <w:rsid w:val="00647DA2"/>
    <w:rsid w:val="00655E77"/>
    <w:rsid w:val="0067076C"/>
    <w:rsid w:val="00674F91"/>
    <w:rsid w:val="00681971"/>
    <w:rsid w:val="00683684"/>
    <w:rsid w:val="006D386A"/>
    <w:rsid w:val="006D680D"/>
    <w:rsid w:val="006F19A5"/>
    <w:rsid w:val="006F7A0F"/>
    <w:rsid w:val="0070244E"/>
    <w:rsid w:val="00711796"/>
    <w:rsid w:val="00754959"/>
    <w:rsid w:val="00774EA2"/>
    <w:rsid w:val="00781BBE"/>
    <w:rsid w:val="00781D03"/>
    <w:rsid w:val="007A57F3"/>
    <w:rsid w:val="007A67E8"/>
    <w:rsid w:val="008039D3"/>
    <w:rsid w:val="008332CE"/>
    <w:rsid w:val="00852DFB"/>
    <w:rsid w:val="00853022"/>
    <w:rsid w:val="00862296"/>
    <w:rsid w:val="0086494E"/>
    <w:rsid w:val="008A0482"/>
    <w:rsid w:val="008D669E"/>
    <w:rsid w:val="008F7B98"/>
    <w:rsid w:val="00912B23"/>
    <w:rsid w:val="0091366D"/>
    <w:rsid w:val="0091774B"/>
    <w:rsid w:val="00925DA8"/>
    <w:rsid w:val="00937336"/>
    <w:rsid w:val="0094228D"/>
    <w:rsid w:val="00983DAD"/>
    <w:rsid w:val="009913F9"/>
    <w:rsid w:val="009A684F"/>
    <w:rsid w:val="009C1685"/>
    <w:rsid w:val="009D6114"/>
    <w:rsid w:val="00A00B2F"/>
    <w:rsid w:val="00A06687"/>
    <w:rsid w:val="00A1069E"/>
    <w:rsid w:val="00A110A8"/>
    <w:rsid w:val="00A246D1"/>
    <w:rsid w:val="00A37919"/>
    <w:rsid w:val="00A42E8E"/>
    <w:rsid w:val="00A50F3C"/>
    <w:rsid w:val="00AA7AC5"/>
    <w:rsid w:val="00B11DE1"/>
    <w:rsid w:val="00B14E82"/>
    <w:rsid w:val="00B26E0E"/>
    <w:rsid w:val="00B40774"/>
    <w:rsid w:val="00B44B6F"/>
    <w:rsid w:val="00B465CB"/>
    <w:rsid w:val="00B76457"/>
    <w:rsid w:val="00BA2123"/>
    <w:rsid w:val="00BB26AA"/>
    <w:rsid w:val="00BB7F0F"/>
    <w:rsid w:val="00BC0ABD"/>
    <w:rsid w:val="00BC3637"/>
    <w:rsid w:val="00BC51A8"/>
    <w:rsid w:val="00BE023A"/>
    <w:rsid w:val="00BE2871"/>
    <w:rsid w:val="00BF4A30"/>
    <w:rsid w:val="00C07D2B"/>
    <w:rsid w:val="00C14D7E"/>
    <w:rsid w:val="00C43937"/>
    <w:rsid w:val="00C60551"/>
    <w:rsid w:val="00C71ADB"/>
    <w:rsid w:val="00C81E9E"/>
    <w:rsid w:val="00C84AA5"/>
    <w:rsid w:val="00CA4E87"/>
    <w:rsid w:val="00CA6BA2"/>
    <w:rsid w:val="00CD4D75"/>
    <w:rsid w:val="00CD65ED"/>
    <w:rsid w:val="00CF2B54"/>
    <w:rsid w:val="00D068C4"/>
    <w:rsid w:val="00D1737D"/>
    <w:rsid w:val="00D27C81"/>
    <w:rsid w:val="00D424DD"/>
    <w:rsid w:val="00D904AE"/>
    <w:rsid w:val="00DA4C03"/>
    <w:rsid w:val="00DB1A84"/>
    <w:rsid w:val="00DC502B"/>
    <w:rsid w:val="00DD1317"/>
    <w:rsid w:val="00E4195A"/>
    <w:rsid w:val="00E549D8"/>
    <w:rsid w:val="00E82EDE"/>
    <w:rsid w:val="00E85B42"/>
    <w:rsid w:val="00E92C57"/>
    <w:rsid w:val="00ED4AAA"/>
    <w:rsid w:val="00EE31BE"/>
    <w:rsid w:val="00F23DA8"/>
    <w:rsid w:val="00F72E6B"/>
    <w:rsid w:val="00F845AE"/>
    <w:rsid w:val="00FB15E5"/>
    <w:rsid w:val="00FC6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69E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1069E"/>
    <w:pPr>
      <w:keepNext/>
      <w:autoSpaceDE w:val="0"/>
      <w:autoSpaceDN w:val="0"/>
      <w:ind w:firstLine="284"/>
      <w:outlineLv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1069E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A1069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1069E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A1069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1069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1069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A1069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lib.sportedu.ru/Press/FKVOT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intuit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tuning.unideusto.org/tuninge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websi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cademia-moscow.ru/reader/?id=105689" TargetMode="External"/><Relationship Id="rId14" Type="http://schemas.openxmlformats.org/officeDocument/2006/relationships/hyperlink" Target="http://ttf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</TotalTime>
  <Pages>16</Pages>
  <Words>2931</Words>
  <Characters>16709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User</cp:lastModifiedBy>
  <cp:revision>18</cp:revision>
  <dcterms:created xsi:type="dcterms:W3CDTF">2016-09-19T13:53:00Z</dcterms:created>
  <dcterms:modified xsi:type="dcterms:W3CDTF">2019-12-23T08:33:00Z</dcterms:modified>
</cp:coreProperties>
</file>